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-27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January"/>
      </w:tblPr>
      <w:tblGrid>
        <w:gridCol w:w="1292"/>
        <w:gridCol w:w="12298"/>
      </w:tblGrid>
      <w:tr w:rsidR="00933FCE" w14:paraId="58B0D6E2" w14:textId="77777777" w:rsidTr="00B37708">
        <w:trPr>
          <w:cantSplit/>
          <w:trHeight w:hRule="exact" w:val="12859"/>
        </w:trPr>
        <w:tc>
          <w:tcPr>
            <w:tcW w:w="1292" w:type="dxa"/>
          </w:tcPr>
          <w:p w14:paraId="6A7DBB44" w14:textId="2DB761B2" w:rsidR="00933FCE" w:rsidRDefault="00D84BF5"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18EEB234" wp14:editId="3756C97D">
                  <wp:simplePos x="0" y="0"/>
                  <wp:positionH relativeFrom="page">
                    <wp:posOffset>-4017996</wp:posOffset>
                  </wp:positionH>
                  <wp:positionV relativeFrom="paragraph">
                    <wp:posOffset>-1175657</wp:posOffset>
                  </wp:positionV>
                  <wp:extent cx="17075021" cy="16085820"/>
                  <wp:effectExtent l="133350" t="133350" r="127635" b="12573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225038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75021" cy="16085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4">
                                <a:satMod val="175000"/>
                                <a:alpha val="10000"/>
                              </a:schemeClr>
                            </a:glow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2298" w:type="dxa"/>
            <w:vAlign w:val="center"/>
          </w:tcPr>
          <w:p w14:paraId="7486211A" w14:textId="7C58DA56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098E7046" wp14:editId="0FD4FB9A">
                  <wp:extent cx="7561181" cy="6048945"/>
                  <wp:effectExtent l="114300" t="114300" r="116205" b="14287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1181" cy="604894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3044FCCA" w14:textId="77777777" w:rsidTr="00B37708">
        <w:trPr>
          <w:cantSplit/>
          <w:trHeight w:hRule="exact" w:val="446"/>
        </w:trPr>
        <w:tc>
          <w:tcPr>
            <w:tcW w:w="1292" w:type="dxa"/>
          </w:tcPr>
          <w:p w14:paraId="1330806F" w14:textId="25C80300" w:rsidR="00933FCE" w:rsidRDefault="00933FCE"/>
        </w:tc>
        <w:tc>
          <w:tcPr>
            <w:tcW w:w="12298" w:type="dxa"/>
          </w:tcPr>
          <w:p w14:paraId="46BBDE1E" w14:textId="52353FD3" w:rsidR="00933FCE" w:rsidRDefault="00933FCE" w:rsidP="00B37708">
            <w:pPr>
              <w:pStyle w:val="Caption"/>
            </w:pPr>
          </w:p>
        </w:tc>
      </w:tr>
      <w:tr w:rsidR="00933FCE" w14:paraId="4567A104" w14:textId="77777777" w:rsidTr="00B37708">
        <w:trPr>
          <w:cantSplit/>
          <w:trHeight w:hRule="exact" w:val="8280"/>
        </w:trPr>
        <w:tc>
          <w:tcPr>
            <w:tcW w:w="1292" w:type="dxa"/>
            <w:textDirection w:val="btLr"/>
          </w:tcPr>
          <w:p w14:paraId="61A2ADB1" w14:textId="77777777" w:rsidR="00933FCE" w:rsidRDefault="0009722E">
            <w:pPr>
              <w:pStyle w:val="Month"/>
            </w:pPr>
            <w:r>
              <w:t>January 2013</w:t>
            </w:r>
          </w:p>
        </w:tc>
        <w:tc>
          <w:tcPr>
            <w:tcW w:w="12298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52"/>
              <w:gridCol w:w="1752"/>
              <w:gridCol w:w="1752"/>
              <w:gridCol w:w="1751"/>
              <w:gridCol w:w="1751"/>
              <w:gridCol w:w="1751"/>
              <w:gridCol w:w="1751"/>
            </w:tblGrid>
            <w:tr w:rsidR="00933FCE" w14:paraId="15E1947E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8EE571D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A90B805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CF07268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F61CA68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59EF4AF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E1DD5FD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9A6FA69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645B4B25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A0A737A" w14:textId="0187D7AE" w:rsidR="00933FCE" w:rsidRPr="008E0573" w:rsidRDefault="00373069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  <w14:ligatures w14:val="standard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1" locked="0" layoutInCell="1" allowOverlap="1" wp14:anchorId="5369EB0D" wp14:editId="318D9361">
                            <wp:simplePos x="0" y="0"/>
                            <wp:positionH relativeFrom="column">
                              <wp:posOffset>-69215</wp:posOffset>
                            </wp:positionH>
                            <wp:positionV relativeFrom="paragraph">
                              <wp:posOffset>-19050</wp:posOffset>
                            </wp:positionV>
                            <wp:extent cx="7777480" cy="4949825"/>
                            <wp:effectExtent l="0" t="0" r="13970" b="22225"/>
                            <wp:wrapNone/>
                            <wp:docPr id="1" name="Rectangle 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7777655" cy="4950372"/>
                                    </a:xfrm>
                                    <a:prstGeom prst="rect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chemeClr val="accent5">
                                            <a:lumMod val="40000"/>
                                            <a:lumOff val="60000"/>
                                            <a:alpha val="90000"/>
                                          </a:schemeClr>
                                        </a:gs>
                                        <a:gs pos="20000">
                                          <a:srgbClr val="F2F2F2">
                                            <a:lumMod val="87000"/>
                                            <a:alpha val="60000"/>
                                          </a:srgbClr>
                                        </a:gs>
                                        <a:gs pos="10000">
                                          <a:schemeClr val="accent5">
                                            <a:lumMod val="60000"/>
                                            <a:alpha val="93000"/>
                                          </a:schemeClr>
                                        </a:gs>
                                      </a:gsLst>
                                      <a:path path="circle">
                                        <a:fillToRect l="50000" t="130000" r="50000" b="-30000"/>
                                      </a:path>
                                      <a:tileRect/>
                                    </a:gradFill>
                                    <a:ln>
                                      <a:solidFill>
                                        <a:schemeClr val="accent4">
                                          <a:alpha val="0"/>
                                        </a:schemeClr>
                                      </a:solidFill>
                                    </a:ln>
                                    <a:effectLst>
                                      <a:softEdge rad="12700"/>
                                    </a:effectLst>
                                  </wps:spPr>
                                  <wps:style>
                                    <a:lnRef idx="1">
                                      <a:schemeClr val="accent4"/>
                                    </a:lnRef>
                                    <a:fillRef idx="2">
                                      <a:schemeClr val="accent4"/>
                                    </a:fillRef>
                                    <a:effectRef idx="1">
                                      <a:schemeClr val="accent4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4F00B338" id="Rectangle 1" o:spid="_x0000_s1026" style="position:absolute;margin-left:-5.45pt;margin-top:-1.5pt;width:612.4pt;height:389.7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" fillcolor="#ccd1d9 [1304]" strokecolor="#4c5a6a [3207]">
                            <v:fill opacity="39321f" color2="#d3d3d3" o:opacity2="58982f" rotate="t" focusposition=".5,85197f" focussize="" colors="0 #ccd1d9;6554f #4a5463;13107f #d3d3d3" focus="100%" type="gradientRadial"/>
                            <v:stroke opacity="0"/>
                          </v:rect>
                        </w:pict>
                      </mc:Fallback>
                    </mc:AlternateContent>
                  </w:r>
                  <w:r w:rsidR="0009722E" w:rsidRPr="008E0573">
                    <w:rPr>
                      <w:color w:val="22210C" w:themeColor="background2" w:themeShade="1A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FCD0A8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6DDA5DA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30A0D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965F3F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7D0CE41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0854957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6</w:t>
                  </w:r>
                </w:p>
              </w:tc>
            </w:tr>
            <w:tr w:rsidR="00933FCE" w14:paraId="1366A92C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5EC1A8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37FD2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F6D68C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D91807E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FB2E20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255EFC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0B9CFD4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367E094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74B67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886631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C54EC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76BEE33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9E066E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694CA8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9AE805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13</w:t>
                  </w:r>
                </w:p>
              </w:tc>
            </w:tr>
            <w:tr w:rsidR="00933FCE" w14:paraId="42737C9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377DCE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E20F78" w14:textId="77777777" w:rsidR="00933FCE" w:rsidRPr="008E0573" w:rsidRDefault="00933FCE" w:rsidP="000B4FDD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783AF2" w14:textId="77777777" w:rsidR="00933FCE" w:rsidRPr="008E0573" w:rsidRDefault="00933FCE">
                  <w:pPr>
                    <w:rPr>
                      <w:color w:val="22210C" w:themeColor="background2" w:themeShade="1A"/>
                      <w14:reflection w14:blurRad="0" w14:stA="9000" w14:stPos="0" w14:endA="0" w14:endPos="0" w14:dist="0" w14:dir="0" w14:fadeDir="0" w14:sx="0" w14:sy="0" w14:kx="0" w14:ky="0" w14:algn="b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7A3346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0DEAB5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F1F946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1F4ABE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70BCFCFD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802F48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A2C95A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1366A0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254D54D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87C84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1A6B4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792AB2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20</w:t>
                  </w:r>
                </w:p>
              </w:tc>
            </w:tr>
            <w:tr w:rsidR="00933FCE" w14:paraId="683FA21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425F7D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55EF5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CBA788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E6FED3" w14:textId="77777777" w:rsidR="00933FCE" w:rsidRPr="008E0573" w:rsidRDefault="00933FCE" w:rsidP="000B4FDD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CAA636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57635A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8B1F6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4FEB83B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3AC5CA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C2CA60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DA7F3F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505A7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AB8B7B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12B803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F2A2C1F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27</w:t>
                  </w:r>
                </w:p>
              </w:tc>
            </w:tr>
            <w:tr w:rsidR="00933FCE" w14:paraId="330CC46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28F73F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A1F7B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A8FA6E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9C045B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60125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AB7F9F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24BDA9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46D401C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D80B40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346093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69EEC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FAEAA3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D0869F2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D556FC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176D4F2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</w:t>
                  </w:r>
                </w:p>
              </w:tc>
            </w:tr>
            <w:tr w:rsidR="00933FCE" w14:paraId="7D7B62E9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54520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DAF690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31B200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8692F9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C146A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C05998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B3A0FC1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30E7493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8E71F8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B6EB2B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68B3AE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FC1DE19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722E4A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666921F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8005C72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10</w:t>
                  </w:r>
                </w:p>
              </w:tc>
            </w:tr>
            <w:tr w:rsidR="00933FCE" w14:paraId="0DAEAB08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EFDD74" w14:textId="77777777" w:rsidR="00933FCE" w:rsidRPr="005B2AF4" w:rsidRDefault="00933FCE">
                  <w:pPr>
                    <w:rPr>
                      <w:color w:val="1C5A23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0F8043" w14:textId="77777777" w:rsidR="00933FCE" w:rsidRPr="005B2AF4" w:rsidRDefault="00933FCE">
                  <w:pPr>
                    <w:rPr>
                      <w:color w:val="1C5A23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B84B01" w14:textId="77777777" w:rsidR="00933FCE" w:rsidRPr="005B2AF4" w:rsidRDefault="00933FCE">
                  <w:pPr>
                    <w:rPr>
                      <w:color w:val="1C5A23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62235D7" w14:textId="77777777" w:rsidR="00933FCE" w:rsidRPr="005B2AF4" w:rsidRDefault="00933FCE">
                  <w:pPr>
                    <w:rPr>
                      <w:color w:val="1C5A23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782FBA" w14:textId="77777777" w:rsidR="00933FCE" w:rsidRPr="005B2AF4" w:rsidRDefault="00933FCE">
                  <w:pPr>
                    <w:rPr>
                      <w:color w:val="1C5A23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2CBDC5F" w14:textId="77777777" w:rsidR="00933FCE" w:rsidRPr="005B2AF4" w:rsidRDefault="00933FCE">
                  <w:pPr>
                    <w:rPr>
                      <w:color w:val="1C5A23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1D1EE46" w14:textId="77777777" w:rsidR="00933FCE" w:rsidRPr="005B2AF4" w:rsidRDefault="00933FCE">
                  <w:pPr>
                    <w:rPr>
                      <w:color w:val="1C5A23"/>
                    </w:rPr>
                  </w:pPr>
                </w:p>
              </w:tc>
            </w:tr>
          </w:tbl>
          <w:p w14:paraId="00E3FCD8" w14:textId="77777777" w:rsidR="00933FCE" w:rsidRDefault="00933FCE">
            <w:pPr>
              <w:jc w:val="center"/>
            </w:pPr>
          </w:p>
        </w:tc>
      </w:tr>
    </w:tbl>
    <w:p w14:paraId="3398F949" w14:textId="775908E6"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February"/>
      </w:tblPr>
      <w:tblGrid>
        <w:gridCol w:w="949"/>
        <w:gridCol w:w="12371"/>
      </w:tblGrid>
      <w:tr w:rsidR="00933FCE" w14:paraId="599066AB" w14:textId="77777777">
        <w:trPr>
          <w:cantSplit/>
          <w:trHeight w:hRule="exact" w:val="12859"/>
        </w:trPr>
        <w:tc>
          <w:tcPr>
            <w:tcW w:w="1036" w:type="dxa"/>
          </w:tcPr>
          <w:p w14:paraId="0EA03ADE" w14:textId="5230F8FD" w:rsidR="00933FCE" w:rsidRDefault="00933FCE"/>
        </w:tc>
        <w:tc>
          <w:tcPr>
            <w:tcW w:w="12284" w:type="dxa"/>
            <w:vAlign w:val="center"/>
          </w:tcPr>
          <w:p w14:paraId="33FF05DB" w14:textId="2181A828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2016555E" wp14:editId="1A77099A">
                  <wp:extent cx="8128105" cy="6096078"/>
                  <wp:effectExtent l="114300" t="114300" r="120650" b="15240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8105" cy="609607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0ACE7ECB" w14:textId="77777777">
        <w:trPr>
          <w:cantSplit/>
          <w:trHeight w:hRule="exact" w:val="446"/>
        </w:trPr>
        <w:tc>
          <w:tcPr>
            <w:tcW w:w="1036" w:type="dxa"/>
          </w:tcPr>
          <w:p w14:paraId="13BF8C3C" w14:textId="77777777" w:rsidR="00933FCE" w:rsidRDefault="00933FCE"/>
        </w:tc>
        <w:tc>
          <w:tcPr>
            <w:tcW w:w="12284" w:type="dxa"/>
          </w:tcPr>
          <w:p w14:paraId="367392AB" w14:textId="76D44911" w:rsidR="00933FCE" w:rsidRDefault="00933FCE" w:rsidP="00B56B13">
            <w:pPr>
              <w:pStyle w:val="Caption"/>
            </w:pPr>
          </w:p>
        </w:tc>
      </w:tr>
      <w:tr w:rsidR="00933FCE" w14:paraId="58D343A4" w14:textId="77777777">
        <w:trPr>
          <w:cantSplit/>
          <w:trHeight w:hRule="exact" w:val="8280"/>
        </w:trPr>
        <w:tc>
          <w:tcPr>
            <w:tcW w:w="1036" w:type="dxa"/>
            <w:textDirection w:val="btLr"/>
          </w:tcPr>
          <w:p w14:paraId="2EE2EEF7" w14:textId="0C0D14B5" w:rsidR="00933FCE" w:rsidRDefault="0009722E">
            <w:pPr>
              <w:pStyle w:val="Month"/>
            </w:pPr>
            <w:r>
              <w:t>February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62"/>
              <w:gridCol w:w="1762"/>
              <w:gridCol w:w="1762"/>
              <w:gridCol w:w="1762"/>
              <w:gridCol w:w="1762"/>
              <w:gridCol w:w="1762"/>
              <w:gridCol w:w="1761"/>
            </w:tblGrid>
            <w:tr w:rsidR="00933FCE" w14:paraId="532596DC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2F63C91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B7E616A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A6BF813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B18BF34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F6C009C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D604EE5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2BF622A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6DD801C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195933" w14:textId="07EEE4C0" w:rsidR="00933FCE" w:rsidRPr="008E0573" w:rsidRDefault="005B2AF4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  <w14:ligatures w14:val="standard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1" locked="0" layoutInCell="1" allowOverlap="1" wp14:anchorId="72CA5CBC" wp14:editId="54F9C2B6">
                            <wp:simplePos x="0" y="0"/>
                            <wp:positionH relativeFrom="column">
                              <wp:posOffset>-57894</wp:posOffset>
                            </wp:positionH>
                            <wp:positionV relativeFrom="paragraph">
                              <wp:posOffset>15831</wp:posOffset>
                            </wp:positionV>
                            <wp:extent cx="7809186" cy="4908331"/>
                            <wp:effectExtent l="0" t="0" r="20955" b="26035"/>
                            <wp:wrapNone/>
                            <wp:docPr id="21" name="Rectangle 2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7809186" cy="4908331"/>
                                    </a:xfrm>
                                    <a:prstGeom prst="rect">
                                      <a:avLst/>
                                    </a:prstGeom>
                                    <a:gradFill>
                                      <a:gsLst>
                                        <a:gs pos="42000">
                                          <a:schemeClr val="accent5">
                                            <a:alpha val="61000"/>
                                            <a:lumMod val="65000"/>
                                            <a:lumOff val="35000"/>
                                          </a:schemeClr>
                                        </a:gs>
                                        <a:gs pos="0">
                                          <a:srgbClr val="F2F2F2">
                                            <a:alpha val="67000"/>
                                            <a:lumMod val="26000"/>
                                            <a:lumOff val="74000"/>
                                          </a:srgbClr>
                                        </a:gs>
                                        <a:gs pos="14000">
                                          <a:schemeClr val="accent5">
                                            <a:lumMod val="77000"/>
                                          </a:schemeClr>
                                        </a:gs>
                                      </a:gsLst>
                                      <a:path path="circle">
                                        <a:fillToRect l="50000" t="130000" r="50000" b="-30000"/>
                                      </a:path>
                                    </a:gradFill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0D5A06F9" id="Rectangle 21" o:spid="_x0000_s1026" style="position:absolute;margin-left:-4.55pt;margin-top:1.25pt;width:614.9pt;height:386.5pt;z-index:-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" fillcolor="#fcfcfc" strokecolor="#47524b [1604]" strokeweight=".73403mm">
                            <v:fill opacity="39976f" color2="#acb5c1 [2104]" o:opacity2="43909f" focusposition=".5,85197f" focussize="" colors="0 #fcfcfc;9175f #5f6c7f;27525f #acb5c1" focus="100%" type="gradientRadial"/>
                          </v:rect>
                        </w:pict>
                      </mc:Fallback>
                    </mc:AlternateContent>
                  </w:r>
                  <w:r w:rsidR="0009722E" w:rsidRPr="008E0573">
                    <w:rPr>
                      <w:color w:val="22210C" w:themeColor="background2" w:themeShade="1A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7FED38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BC4234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449BF6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1FE263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3CEEBD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B9FD5BF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</w:t>
                  </w:r>
                </w:p>
              </w:tc>
            </w:tr>
            <w:tr w:rsidR="00933FCE" w14:paraId="1020A57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C97089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EEFCA1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5E838D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E9BAFA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B6BAF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2EC39D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2130E83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575CB6A0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F77781A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47630D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AFA8E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EEEB07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BB27DB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9F5053A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7D667E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10</w:t>
                  </w:r>
                </w:p>
              </w:tc>
            </w:tr>
            <w:tr w:rsidR="00933FCE" w14:paraId="72C4C36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AD6EA53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E82F98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76B1F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95F8BD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746AB6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2EB24A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E7AA97B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5A714244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8919AB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AA611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5C1430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7F506E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3D887E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AA1F6A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8416F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17</w:t>
                  </w:r>
                </w:p>
              </w:tc>
            </w:tr>
            <w:tr w:rsidR="00933FCE" w14:paraId="2E3674E3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080A50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807036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5D9698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6709EE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F4B89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5A5D7C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BC135B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5FC75701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2F064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10952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36DE6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FEB1D1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F872B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54F35A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C08919F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24</w:t>
                  </w:r>
                </w:p>
              </w:tc>
            </w:tr>
            <w:tr w:rsidR="00933FCE" w14:paraId="3B679BA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D619DD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F0870A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7946F3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A3BA95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39CBF4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524A13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4F08D40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4EB5E5E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CA3EFE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DF3F0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820EEA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830E4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C6DF5A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A7376AF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A9CDC22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</w:t>
                  </w:r>
                </w:p>
              </w:tc>
            </w:tr>
            <w:tr w:rsidR="00933FCE" w14:paraId="55EA3D7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41E22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8DC91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681F71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8B12B6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599B3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A3A728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B5062C6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625CDBFF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43E71A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059C1F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433CA2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79F7DC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2660B3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58B28D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CC6D16C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10</w:t>
                  </w:r>
                </w:p>
              </w:tc>
            </w:tr>
            <w:tr w:rsidR="00933FCE" w14:paraId="75742CBA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70B595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F2D6D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28DB6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67614C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08C527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804A5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6B128BA" w14:textId="77777777" w:rsidR="00933FCE" w:rsidRDefault="00933FCE"/>
              </w:tc>
            </w:tr>
          </w:tbl>
          <w:p w14:paraId="04E4CE84" w14:textId="77777777" w:rsidR="00933FCE" w:rsidRDefault="00933FCE">
            <w:pPr>
              <w:jc w:val="center"/>
            </w:pPr>
          </w:p>
        </w:tc>
      </w:tr>
    </w:tbl>
    <w:p w14:paraId="3BD6D26E" w14:textId="061CD07D" w:rsidR="00933FCE" w:rsidRDefault="005F78A0">
      <w:r>
        <w:rPr>
          <w:noProof/>
        </w:rPr>
        <w:drawing>
          <wp:anchor distT="0" distB="0" distL="114300" distR="114300" simplePos="0" relativeHeight="251659264" behindDoc="1" locked="0" layoutInCell="1" allowOverlap="1" wp14:anchorId="59681738" wp14:editId="6F125A74">
            <wp:simplePos x="0" y="0"/>
            <wp:positionH relativeFrom="column">
              <wp:posOffset>-14805919</wp:posOffset>
            </wp:positionH>
            <wp:positionV relativeFrom="paragraph">
              <wp:posOffset>-15057652</wp:posOffset>
            </wp:positionV>
            <wp:extent cx="27516455" cy="15466060"/>
            <wp:effectExtent l="0" t="0" r="0" b="254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0104_102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16455" cy="15466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W w:w="5372" w:type="pct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March"/>
      </w:tblPr>
      <w:tblGrid>
        <w:gridCol w:w="902"/>
        <w:gridCol w:w="13409"/>
      </w:tblGrid>
      <w:tr w:rsidR="00933FCE" w14:paraId="1BC23F9C" w14:textId="77777777" w:rsidTr="0009722E">
        <w:trPr>
          <w:cantSplit/>
          <w:trHeight w:hRule="exact" w:val="12859"/>
        </w:trPr>
        <w:tc>
          <w:tcPr>
            <w:tcW w:w="315" w:type="pct"/>
          </w:tcPr>
          <w:p w14:paraId="3B53965C" w14:textId="02902032" w:rsidR="00933FCE" w:rsidRDefault="00933FCE"/>
        </w:tc>
        <w:tc>
          <w:tcPr>
            <w:tcW w:w="4685" w:type="pct"/>
            <w:vAlign w:val="center"/>
          </w:tcPr>
          <w:p w14:paraId="10BC1D71" w14:textId="7D250CF1" w:rsidR="00933FCE" w:rsidRDefault="0009722E" w:rsidP="0009722E">
            <w:pPr>
              <w:pStyle w:val="ListBullet"/>
              <w:numPr>
                <w:ilvl w:val="0"/>
                <w:numId w:val="0"/>
              </w:numPr>
            </w:pPr>
            <w:r>
              <w:rPr>
                <w:noProof/>
              </w:rPr>
              <w:drawing>
                <wp:inline distT="0" distB="0" distL="0" distR="0" wp14:anchorId="0686D33B" wp14:editId="54E8C261">
                  <wp:extent cx="7910642" cy="4202528"/>
                  <wp:effectExtent l="133350" t="114300" r="128905" b="16002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0642" cy="420252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933FCE" w14:paraId="3B228394" w14:textId="77777777" w:rsidTr="0009722E">
        <w:trPr>
          <w:cantSplit/>
          <w:trHeight w:hRule="exact" w:val="446"/>
        </w:trPr>
        <w:tc>
          <w:tcPr>
            <w:tcW w:w="315" w:type="pct"/>
          </w:tcPr>
          <w:p w14:paraId="060F090F" w14:textId="77777777" w:rsidR="00933FCE" w:rsidRDefault="00933FCE"/>
        </w:tc>
        <w:tc>
          <w:tcPr>
            <w:tcW w:w="4685" w:type="pct"/>
          </w:tcPr>
          <w:p w14:paraId="09DB3F92" w14:textId="7CE227A0" w:rsidR="00933FCE" w:rsidRDefault="00933FCE" w:rsidP="00B56B13">
            <w:pPr>
              <w:pStyle w:val="Caption"/>
            </w:pPr>
          </w:p>
        </w:tc>
      </w:tr>
      <w:tr w:rsidR="00933FCE" w:rsidRPr="006C48D2" w14:paraId="76F1F604" w14:textId="77777777" w:rsidTr="0009722E">
        <w:trPr>
          <w:cantSplit/>
          <w:trHeight w:hRule="exact" w:val="8280"/>
        </w:trPr>
        <w:tc>
          <w:tcPr>
            <w:tcW w:w="315" w:type="pct"/>
            <w:textDirection w:val="btLr"/>
          </w:tcPr>
          <w:p w14:paraId="361E9FCE" w14:textId="77777777" w:rsidR="00933FCE" w:rsidRPr="006C48D2" w:rsidRDefault="0009722E">
            <w:pPr>
              <w:pStyle w:val="Month"/>
              <w:rPr>
                <w:color w:val="92D050"/>
              </w:rPr>
            </w:pPr>
            <w:r w:rsidRPr="006C48D2">
              <w:rPr>
                <w:color w:val="92D050"/>
              </w:rPr>
              <w:t>March 2013</w:t>
            </w:r>
          </w:p>
        </w:tc>
        <w:tc>
          <w:tcPr>
            <w:tcW w:w="4685" w:type="pct"/>
            <w:vAlign w:val="center"/>
          </w:tcPr>
          <w:tbl>
            <w:tblPr>
              <w:tblpPr w:leftFromText="180" w:rightFromText="180" w:horzAnchor="margin" w:tblpY="226"/>
              <w:tblOverlap w:val="never"/>
              <w:tblW w:w="13191" w:type="dxa"/>
              <w:tblLayout w:type="fixed"/>
              <w:tblLook w:val="04A0" w:firstRow="1" w:lastRow="0" w:firstColumn="1" w:lastColumn="0" w:noHBand="0" w:noVBand="1"/>
            </w:tblPr>
            <w:tblGrid>
              <w:gridCol w:w="1886"/>
              <w:gridCol w:w="1886"/>
              <w:gridCol w:w="1886"/>
              <w:gridCol w:w="1884"/>
              <w:gridCol w:w="1884"/>
              <w:gridCol w:w="1884"/>
              <w:gridCol w:w="1881"/>
            </w:tblGrid>
            <w:tr w:rsidR="00933FCE" w:rsidRPr="006C48D2" w14:paraId="7A41A52D" w14:textId="77777777" w:rsidTr="0009722E">
              <w:trPr>
                <w:trHeight w:hRule="exact" w:val="302"/>
              </w:trPr>
              <w:tc>
                <w:tcPr>
                  <w:tcW w:w="715" w:type="pct"/>
                  <w:tcBorders>
                    <w:bottom w:val="single" w:sz="4" w:space="0" w:color="BFBFBF" w:themeColor="background1" w:themeShade="BF"/>
                  </w:tcBorders>
                </w:tcPr>
                <w:p w14:paraId="4FE56FE9" w14:textId="341331B5" w:rsidR="00933FCE" w:rsidRPr="006C48D2" w:rsidRDefault="00F820AC">
                  <w:pPr>
                    <w:pStyle w:val="Days"/>
                    <w:rPr>
                      <w:color w:val="92D050"/>
                    </w:rPr>
                  </w:pPr>
                  <w:r>
                    <w:rPr>
                      <w:noProof/>
                      <w:color w:val="92D050"/>
                      <w14:ligatures w14:val="standard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5888" behindDoc="1" locked="0" layoutInCell="1" allowOverlap="1" wp14:anchorId="5F66BAC1" wp14:editId="2E5F329E">
                            <wp:simplePos x="0" y="0"/>
                            <wp:positionH relativeFrom="column">
                              <wp:posOffset>-53340</wp:posOffset>
                            </wp:positionH>
                            <wp:positionV relativeFrom="paragraph">
                              <wp:posOffset>201930</wp:posOffset>
                            </wp:positionV>
                            <wp:extent cx="8343900" cy="4914900"/>
                            <wp:effectExtent l="0" t="0" r="19050" b="19050"/>
                            <wp:wrapNone/>
                            <wp:docPr id="42" name="Rectangle 4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343900" cy="4914900"/>
                                    </a:xfrm>
                                    <a:prstGeom prst="rect">
                                      <a:avLst/>
                                    </a:prstGeom>
                                    <a:gradFill>
                                      <a:gsLst>
                                        <a:gs pos="71000">
                                          <a:schemeClr val="accent1">
                                            <a:alpha val="64000"/>
                                            <a:lumMod val="31000"/>
                                            <a:lumOff val="69000"/>
                                          </a:schemeClr>
                                        </a:gs>
                                        <a:gs pos="100000">
                                          <a:schemeClr val="accent1">
                                            <a:lumMod val="45000"/>
                                            <a:lumOff val="55000"/>
                                          </a:schemeClr>
                                        </a:gs>
                                        <a:gs pos="100000">
                                          <a:schemeClr val="accent1">
                                            <a:lumMod val="45000"/>
                                            <a:lumOff val="55000"/>
                                          </a:schemeClr>
                                        </a:gs>
                                        <a:gs pos="100000">
                                          <a:schemeClr val="accent1">
                                            <a:lumMod val="30000"/>
                                            <a:lumOff val="70000"/>
                                          </a:schemeClr>
                                        </a:gs>
                                      </a:gsLst>
                                      <a:lin ang="5400000" scaled="1"/>
                                    </a:gradFill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4875B10E" id="Rectangle 42" o:spid="_x0000_s1026" style="position:absolute;margin-left:-4.2pt;margin-top:15.9pt;width:657pt;height:387pt;z-index:-25163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" fillcolor="#dde2df [1012]" strokecolor="#47524b [1604]" strokeweight=".73403mm">
                            <v:fill color2="#dee3e0 [980]" o:opacity2="41943f" colors="0 #dee2df;46531f #dee2df;1 #ced5d1;1 #ced5d1" focus="100%" type="gradient"/>
                          </v:rect>
                        </w:pict>
                      </mc:Fallback>
                    </mc:AlternateContent>
                  </w:r>
                  <w:r w:rsidR="0009722E" w:rsidRPr="006C48D2">
                    <w:rPr>
                      <w:color w:val="92D050"/>
                    </w:rPr>
                    <w:t>Monday</w:t>
                  </w:r>
                </w:p>
              </w:tc>
              <w:tc>
                <w:tcPr>
                  <w:tcW w:w="715" w:type="pct"/>
                  <w:tcBorders>
                    <w:bottom w:val="single" w:sz="4" w:space="0" w:color="BFBFBF" w:themeColor="background1" w:themeShade="BF"/>
                  </w:tcBorders>
                </w:tcPr>
                <w:p w14:paraId="300321D3" w14:textId="77777777" w:rsidR="00933FCE" w:rsidRPr="006C48D2" w:rsidRDefault="0009722E">
                  <w:pPr>
                    <w:pStyle w:val="Days"/>
                    <w:rPr>
                      <w:color w:val="92D050"/>
                    </w:rPr>
                  </w:pPr>
                  <w:r w:rsidRPr="006C48D2">
                    <w:rPr>
                      <w:color w:val="92D050"/>
                    </w:rPr>
                    <w:t>Tuesday</w:t>
                  </w:r>
                </w:p>
              </w:tc>
              <w:tc>
                <w:tcPr>
                  <w:tcW w:w="715" w:type="pct"/>
                  <w:tcBorders>
                    <w:bottom w:val="single" w:sz="4" w:space="0" w:color="BFBFBF" w:themeColor="background1" w:themeShade="BF"/>
                  </w:tcBorders>
                </w:tcPr>
                <w:p w14:paraId="03356FE0" w14:textId="77777777" w:rsidR="00933FCE" w:rsidRPr="006C48D2" w:rsidRDefault="0009722E">
                  <w:pPr>
                    <w:pStyle w:val="Days"/>
                    <w:rPr>
                      <w:color w:val="92D050"/>
                    </w:rPr>
                  </w:pPr>
                  <w:r w:rsidRPr="006C48D2">
                    <w:rPr>
                      <w:color w:val="92D050"/>
                    </w:rP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4119E25" w14:textId="77777777" w:rsidR="00933FCE" w:rsidRPr="006C48D2" w:rsidRDefault="0009722E">
                  <w:pPr>
                    <w:pStyle w:val="Days"/>
                    <w:rPr>
                      <w:color w:val="92D050"/>
                    </w:rPr>
                  </w:pPr>
                  <w:r w:rsidRPr="006C48D2">
                    <w:rPr>
                      <w:color w:val="92D050"/>
                    </w:rP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2ECCD02" w14:textId="77777777" w:rsidR="00933FCE" w:rsidRPr="006C48D2" w:rsidRDefault="0009722E">
                  <w:pPr>
                    <w:pStyle w:val="Days"/>
                    <w:rPr>
                      <w:color w:val="92D050"/>
                    </w:rPr>
                  </w:pPr>
                  <w:r w:rsidRPr="006C48D2">
                    <w:rPr>
                      <w:color w:val="92D050"/>
                    </w:rP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1818EDB" w14:textId="46C60409" w:rsidR="00933FCE" w:rsidRPr="006C48D2" w:rsidRDefault="0009722E">
                  <w:pPr>
                    <w:pStyle w:val="Days"/>
                    <w:rPr>
                      <w:color w:val="92D050"/>
                    </w:rPr>
                  </w:pPr>
                  <w:r w:rsidRPr="006C48D2">
                    <w:rPr>
                      <w:color w:val="92D050"/>
                    </w:rPr>
                    <w:t>Saturday</w:t>
                  </w:r>
                </w:p>
              </w:tc>
              <w:tc>
                <w:tcPr>
                  <w:tcW w:w="713" w:type="pct"/>
                  <w:tcBorders>
                    <w:bottom w:val="single" w:sz="4" w:space="0" w:color="BFBFBF" w:themeColor="background1" w:themeShade="BF"/>
                  </w:tcBorders>
                </w:tcPr>
                <w:p w14:paraId="12524C31" w14:textId="77777777" w:rsidR="00933FCE" w:rsidRPr="006C48D2" w:rsidRDefault="0009722E">
                  <w:pPr>
                    <w:pStyle w:val="Days"/>
                    <w:rPr>
                      <w:color w:val="92D050"/>
                    </w:rPr>
                  </w:pPr>
                  <w:r w:rsidRPr="006C48D2">
                    <w:rPr>
                      <w:color w:val="92D050"/>
                    </w:rPr>
                    <w:t>Sunday</w:t>
                  </w:r>
                </w:p>
              </w:tc>
            </w:tr>
            <w:tr w:rsidR="00933FCE" w:rsidRPr="006C48D2" w14:paraId="5069ECC9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6AA416" w14:textId="53079C4A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25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25B9D4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26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56F20D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90B643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AD0481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928C5F" w14:textId="75481A79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8200B9B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</w:t>
                  </w:r>
                </w:p>
              </w:tc>
            </w:tr>
            <w:tr w:rsidR="00933FCE" w:rsidRPr="006C48D2" w14:paraId="095346D7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AADACB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C6DBB1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E6E38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B37DCC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EDC71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FB77E0" w14:textId="5645DBBA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832A0E5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:rsidRPr="006C48D2" w14:paraId="28BE438F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D14AD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303448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526768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55AB90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A3A8A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89D387" w14:textId="510B64A8" w:rsidR="00933FCE" w:rsidRPr="008E0573" w:rsidRDefault="000A368D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  <w14:ligatures w14:val="standard"/>
                    </w:rPr>
                    <w:drawing>
                      <wp:anchor distT="0" distB="0" distL="114300" distR="114300" simplePos="0" relativeHeight="251660288" behindDoc="1" locked="0" layoutInCell="1" allowOverlap="1" wp14:anchorId="799A5575" wp14:editId="79D77522">
                        <wp:simplePos x="0" y="0"/>
                        <wp:positionH relativeFrom="column">
                          <wp:posOffset>-13614400</wp:posOffset>
                        </wp:positionH>
                        <wp:positionV relativeFrom="paragraph">
                          <wp:posOffset>-11409680</wp:posOffset>
                        </wp:positionV>
                        <wp:extent cx="16947515" cy="16421735"/>
                        <wp:effectExtent l="0" t="0" r="6985" b="10686415"/>
                        <wp:wrapNone/>
                        <wp:docPr id="16" name="Picture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anime-cherry-blossum-manga-sunset-veiw-Favim_com-281155.jp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947515" cy="16421735"/>
                                </a:xfrm>
                                <a:prstGeom prst="rect">
                                  <a:avLst/>
                                </a:prstGeom>
                                <a:effectLst>
                                  <a:reflection endPos="65000" dist="508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09722E" w:rsidRPr="008E0573">
                    <w:rPr>
                      <w:noProof/>
                      <w:color w:val="22210C" w:themeColor="background2" w:themeShade="1A"/>
                    </w:rPr>
                    <w:t>9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284B91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10</w:t>
                  </w:r>
                </w:p>
              </w:tc>
            </w:tr>
            <w:tr w:rsidR="00933FCE" w:rsidRPr="006C48D2" w14:paraId="587BB360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329D5E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ECBDF8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4A7F8D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0C31D8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E0FB6A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1A0A7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10F7155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:rsidRPr="006C48D2" w14:paraId="7CBF96F6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9D607D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11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8B637D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12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74A89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73D40A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E9A45C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74657E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16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F66906D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17</w:t>
                  </w:r>
                </w:p>
              </w:tc>
            </w:tr>
            <w:tr w:rsidR="00933FCE" w:rsidRPr="006C48D2" w14:paraId="35E24662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0F54C0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332D7B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649875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399300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C94050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B52AAE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7334B7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:rsidRPr="006C48D2" w14:paraId="40C2BE34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B2DBA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18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A10BB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19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4ACC2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871D9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86AB0E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5D0E5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23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FB88FB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24</w:t>
                  </w:r>
                </w:p>
              </w:tc>
            </w:tr>
            <w:tr w:rsidR="00933FCE" w:rsidRPr="006C48D2" w14:paraId="28EAEBC0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A07B380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7DEA79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990DE8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B750FB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AA5C8A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ACEC2D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8ED7694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:rsidRPr="006C48D2" w14:paraId="41248E54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62F260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25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F92D9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26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578041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E01B80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8BC7D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F7DF10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30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D953BD0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31</w:t>
                  </w:r>
                </w:p>
              </w:tc>
            </w:tr>
            <w:tr w:rsidR="00933FCE" w:rsidRPr="006C48D2" w14:paraId="068C7741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74F858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681AEA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DD5FC5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AFDD76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CFC9FE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84CBC0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7893A40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:rsidRPr="006C48D2" w14:paraId="6F65961E" w14:textId="77777777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C7AF76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A31A35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314303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E4A92E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F3AEA14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32ED16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6BE58E8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7</w:t>
                  </w:r>
                </w:p>
              </w:tc>
            </w:tr>
            <w:tr w:rsidR="00933FCE" w:rsidRPr="006C48D2" w14:paraId="1B88D63B" w14:textId="77777777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73CF4EF" w14:textId="77777777" w:rsidR="00933FCE" w:rsidRPr="006C48D2" w:rsidRDefault="00933FCE">
                  <w:pPr>
                    <w:rPr>
                      <w:color w:val="92D050"/>
                    </w:rPr>
                  </w:pPr>
                </w:p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8D4E5D" w14:textId="77777777" w:rsidR="00933FCE" w:rsidRPr="006C48D2" w:rsidRDefault="00933FCE">
                  <w:pPr>
                    <w:rPr>
                      <w:color w:val="92D050"/>
                    </w:rPr>
                  </w:pPr>
                </w:p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0421F3" w14:textId="77777777" w:rsidR="00933FCE" w:rsidRPr="006C48D2" w:rsidRDefault="00933FCE">
                  <w:pPr>
                    <w:rPr>
                      <w:color w:val="92D05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972ACB" w14:textId="77777777" w:rsidR="00933FCE" w:rsidRPr="006C48D2" w:rsidRDefault="00933FCE">
                  <w:pPr>
                    <w:rPr>
                      <w:color w:val="92D05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51541D" w14:textId="77777777" w:rsidR="00933FCE" w:rsidRPr="006C48D2" w:rsidRDefault="00933FCE">
                  <w:pPr>
                    <w:rPr>
                      <w:color w:val="92D05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149003" w14:textId="77777777" w:rsidR="00933FCE" w:rsidRPr="006C48D2" w:rsidRDefault="00933FCE">
                  <w:pPr>
                    <w:rPr>
                      <w:color w:val="92D050"/>
                    </w:rPr>
                  </w:pPr>
                </w:p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DE594C2" w14:textId="77777777" w:rsidR="00933FCE" w:rsidRPr="006C48D2" w:rsidRDefault="00933FCE">
                  <w:pPr>
                    <w:rPr>
                      <w:color w:val="92D050"/>
                    </w:rPr>
                  </w:pPr>
                </w:p>
              </w:tc>
            </w:tr>
          </w:tbl>
          <w:p w14:paraId="6B8F63BB" w14:textId="107F191D" w:rsidR="00933FCE" w:rsidRPr="006C48D2" w:rsidRDefault="00933FCE">
            <w:pPr>
              <w:jc w:val="center"/>
              <w:rPr>
                <w:color w:val="92D050"/>
              </w:rPr>
            </w:pPr>
          </w:p>
        </w:tc>
      </w:tr>
    </w:tbl>
    <w:p w14:paraId="3B77E5AC" w14:textId="5C57E1A6" w:rsidR="00933FCE" w:rsidRPr="006C48D2" w:rsidRDefault="00933FCE">
      <w:pPr>
        <w:rPr>
          <w:color w:val="92D050"/>
        </w:rPr>
      </w:pPr>
    </w:p>
    <w:tbl>
      <w:tblPr>
        <w:tblW w:w="14220" w:type="dxa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April"/>
      </w:tblPr>
      <w:tblGrid>
        <w:gridCol w:w="900"/>
        <w:gridCol w:w="13320"/>
      </w:tblGrid>
      <w:tr w:rsidR="00933FCE" w14:paraId="0F338B1D" w14:textId="77777777" w:rsidTr="00B56B13">
        <w:trPr>
          <w:cantSplit/>
          <w:trHeight w:hRule="exact" w:val="12859"/>
        </w:trPr>
        <w:tc>
          <w:tcPr>
            <w:tcW w:w="900" w:type="dxa"/>
          </w:tcPr>
          <w:p w14:paraId="01B2D8D2" w14:textId="77777777" w:rsidR="00933FCE" w:rsidRDefault="00933FCE"/>
        </w:tc>
        <w:tc>
          <w:tcPr>
            <w:tcW w:w="13320" w:type="dxa"/>
            <w:vAlign w:val="center"/>
          </w:tcPr>
          <w:p w14:paraId="4534A1E4" w14:textId="5E003BAE" w:rsidR="00933FCE" w:rsidRDefault="005F78A0">
            <w:pPr>
              <w:pStyle w:val="NoSpacing"/>
            </w:pP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5EEE0556" wp14:editId="40FB2F6B">
                  <wp:simplePos x="0" y="0"/>
                  <wp:positionH relativeFrom="page">
                    <wp:posOffset>-4534535</wp:posOffset>
                  </wp:positionH>
                  <wp:positionV relativeFrom="paragraph">
                    <wp:posOffset>-923290</wp:posOffset>
                  </wp:positionV>
                  <wp:extent cx="26572845" cy="15842615"/>
                  <wp:effectExtent l="0" t="0" r="1905" b="10236835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GKG02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2845" cy="15842615"/>
                          </a:xfrm>
                          <a:prstGeom prst="rect">
                            <a:avLst/>
                          </a:prstGeom>
                          <a:effectLst>
                            <a:reflection stA="45000" endPos="65000" dist="12700" dir="5400000" sy="-100000" algn="bl" rotWithShape="0"/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9722E">
              <w:rPr>
                <w:noProof/>
              </w:rPr>
              <w:drawing>
                <wp:inline distT="0" distB="0" distL="0" distR="0" wp14:anchorId="25334F62" wp14:editId="6D17852B">
                  <wp:extent cx="8128003" cy="4572000"/>
                  <wp:effectExtent l="133350" t="114300" r="120650" b="17145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0309" cy="457329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216DD1ED" w14:textId="77777777" w:rsidTr="00B56B13">
        <w:trPr>
          <w:cantSplit/>
          <w:trHeight w:hRule="exact" w:val="446"/>
        </w:trPr>
        <w:tc>
          <w:tcPr>
            <w:tcW w:w="900" w:type="dxa"/>
          </w:tcPr>
          <w:p w14:paraId="476C9580" w14:textId="77777777" w:rsidR="00933FCE" w:rsidRDefault="00933FCE"/>
        </w:tc>
        <w:tc>
          <w:tcPr>
            <w:tcW w:w="13320" w:type="dxa"/>
          </w:tcPr>
          <w:p w14:paraId="2BB031A8" w14:textId="77777777" w:rsidR="00933FCE" w:rsidRDefault="00933FCE" w:rsidP="00B56B13">
            <w:pPr>
              <w:pStyle w:val="Caption"/>
            </w:pPr>
          </w:p>
        </w:tc>
      </w:tr>
      <w:tr w:rsidR="00933FCE" w14:paraId="1E497A64" w14:textId="77777777" w:rsidTr="00B56B13">
        <w:trPr>
          <w:cantSplit/>
          <w:trHeight w:hRule="exact" w:val="8280"/>
        </w:trPr>
        <w:tc>
          <w:tcPr>
            <w:tcW w:w="900" w:type="dxa"/>
            <w:textDirection w:val="btLr"/>
          </w:tcPr>
          <w:p w14:paraId="0D1B270D" w14:textId="77777777" w:rsidR="00933FCE" w:rsidRDefault="0009722E">
            <w:pPr>
              <w:pStyle w:val="Month"/>
            </w:pPr>
            <w:r>
              <w:t>April 2013</w:t>
            </w:r>
          </w:p>
        </w:tc>
        <w:tc>
          <w:tcPr>
            <w:tcW w:w="13320" w:type="dxa"/>
            <w:vAlign w:val="center"/>
          </w:tcPr>
          <w:tbl>
            <w:tblPr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898"/>
              <w:gridCol w:w="1898"/>
              <w:gridCol w:w="1898"/>
              <w:gridCol w:w="1897"/>
              <w:gridCol w:w="1897"/>
              <w:gridCol w:w="1897"/>
              <w:gridCol w:w="1897"/>
            </w:tblGrid>
            <w:tr w:rsidR="00933FCE" w14:paraId="3B132BF2" w14:textId="77777777" w:rsidTr="00D71B62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5B5C8CE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9E571B0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247212A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DD012E3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2716501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33CCFB4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EF8D513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531AFF9F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89BEEC" w14:textId="0309AD7D" w:rsidR="00933FCE" w:rsidRPr="006C48D2" w:rsidRDefault="006C48D2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  <w14:ligatures w14:val="standard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1" locked="0" layoutInCell="1" allowOverlap="1" wp14:anchorId="2551523A" wp14:editId="5A5A437D">
                            <wp:simplePos x="0" y="0"/>
                            <wp:positionH relativeFrom="column">
                              <wp:posOffset>-58311</wp:posOffset>
                            </wp:positionH>
                            <wp:positionV relativeFrom="paragraph">
                              <wp:posOffset>5321</wp:posOffset>
                            </wp:positionV>
                            <wp:extent cx="8408276" cy="4950372"/>
                            <wp:effectExtent l="0" t="0" r="12065" b="22225"/>
                            <wp:wrapNone/>
                            <wp:docPr id="29" name="Rectangle 2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408276" cy="4950372"/>
                                    </a:xfrm>
                                    <a:prstGeom prst="rect">
                                      <a:avLst/>
                                    </a:prstGeom>
                                    <a:gradFill>
                                      <a:gsLst>
                                        <a:gs pos="100000">
                                          <a:srgbClr val="F2F2F2">
                                            <a:lumMod val="69000"/>
                                            <a:lumOff val="31000"/>
                                            <a:alpha val="73000"/>
                                          </a:srgbClr>
                                        </a:gs>
                                        <a:gs pos="19000">
                                          <a:schemeClr val="accent5">
                                            <a:lumMod val="60000"/>
                                            <a:alpha val="93000"/>
                                          </a:schemeClr>
                                        </a:gs>
                                      </a:gsLst>
                                      <a:path path="circle">
                                        <a:fillToRect l="50000" t="130000" r="50000" b="-30000"/>
                                      </a:path>
                                    </a:gradFill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4127602E" id="Rectangle 29" o:spid="_x0000_s1026" style="position:absolute;margin-left:-4.6pt;margin-top:.4pt;width:662.05pt;height:389.8pt;z-index:-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" fillcolor="#4a5362 [1928]" strokecolor="#47524b [1604]" strokeweight=".73403mm">
                            <v:fill opacity="47841f" color2="#f6f6f6" o:opacity2="60948f" focusposition=".5,85197f" focussize="" colors="0 #4a5463;12452f #4a5463" focus="100%" type="gradientRadial"/>
                          </v:rect>
                        </w:pict>
                      </mc:Fallback>
                    </mc:AlternateContent>
                  </w:r>
                  <w:r w:rsidR="0009722E" w:rsidRPr="006C48D2">
                    <w:rPr>
                      <w:noProof/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6E6608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4D3C3C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0CC941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91750B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43E3D7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F88831F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7</w:t>
                  </w:r>
                </w:p>
              </w:tc>
            </w:tr>
            <w:tr w:rsidR="00933FCE" w14:paraId="54E92F4C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CD5BEA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4C0216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F8FD47" w14:textId="272574CD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196D39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801B24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29E2273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79C5EAF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16A70438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C85AA4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4A0BDC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0B5DF4C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444180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918BA5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A6D8A3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6D1B8AF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14</w:t>
                  </w:r>
                </w:p>
              </w:tc>
            </w:tr>
            <w:tr w:rsidR="00933FCE" w14:paraId="267F4B6A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0598860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D18EE9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6457C9" w14:textId="7950E1D0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889D5F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0A4051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525889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11B7C60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179FA44A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7CE17E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E3A39F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08E68E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817641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A27CF1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A03358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ADE924F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21</w:t>
                  </w:r>
                </w:p>
              </w:tc>
            </w:tr>
            <w:tr w:rsidR="00933FCE" w14:paraId="61AF8BA9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6E5836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3B0BB3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3CA412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6F42C6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615FB3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A13197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AF84659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5A9CA608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8DCF9A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620E6E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D05061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A8587B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5725DA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53D464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507E302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28</w:t>
                  </w:r>
                </w:p>
              </w:tc>
            </w:tr>
            <w:tr w:rsidR="00933FCE" w14:paraId="26E6A3C6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9A66BC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640E5E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87FE59" w14:textId="36DFFCE5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3559C7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C1D8AC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A20CDD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0D42D9C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62927827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25A9A9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EAA438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AABA82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C1CF9D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E469153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420E71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530F778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5</w:t>
                  </w:r>
                </w:p>
              </w:tc>
            </w:tr>
            <w:tr w:rsidR="00933FCE" w14:paraId="681C4B9B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186DE6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3CE273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C84412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E84EC3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228214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E5210B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9316C81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4E90F0C5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08D62BC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118F93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BDECF8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38B597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9B5757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729D9E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C15775D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12</w:t>
                  </w:r>
                </w:p>
              </w:tc>
            </w:tr>
            <w:tr w:rsidR="00933FCE" w14:paraId="6B22DABE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718212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97B17A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804CFF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16848B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E791EC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DD60B3D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779EA6C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</w:tbl>
          <w:p w14:paraId="332E9CFE" w14:textId="77777777" w:rsidR="00933FCE" w:rsidRDefault="00933FCE">
            <w:pPr>
              <w:jc w:val="center"/>
            </w:pPr>
          </w:p>
        </w:tc>
      </w:tr>
    </w:tbl>
    <w:p w14:paraId="03E91810" w14:textId="1399CB52" w:rsidR="00933FCE" w:rsidRDefault="00933FCE"/>
    <w:tbl>
      <w:tblPr>
        <w:tblW w:w="1422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May"/>
      </w:tblPr>
      <w:tblGrid>
        <w:gridCol w:w="360"/>
        <w:gridCol w:w="676"/>
        <w:gridCol w:w="13184"/>
      </w:tblGrid>
      <w:tr w:rsidR="00933FCE" w14:paraId="6B7640D8" w14:textId="77777777" w:rsidTr="00B56B13">
        <w:trPr>
          <w:cantSplit/>
          <w:trHeight w:hRule="exact" w:val="12859"/>
        </w:trPr>
        <w:tc>
          <w:tcPr>
            <w:tcW w:w="360" w:type="dxa"/>
          </w:tcPr>
          <w:p w14:paraId="204CC71A" w14:textId="4C3B3DD9" w:rsidR="00933FCE" w:rsidRDefault="00933FCE"/>
        </w:tc>
        <w:tc>
          <w:tcPr>
            <w:tcW w:w="13860" w:type="dxa"/>
            <w:gridSpan w:val="2"/>
            <w:vAlign w:val="center"/>
          </w:tcPr>
          <w:p w14:paraId="3C7EE725" w14:textId="4FCFD920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0D7BC17E" wp14:editId="1496EB75">
                  <wp:extent cx="7975601" cy="5981700"/>
                  <wp:effectExtent l="114300" t="114300" r="120650" b="15240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76049" cy="598203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4224833D" w14:textId="77777777" w:rsidTr="00B56B13">
        <w:trPr>
          <w:cantSplit/>
          <w:trHeight w:hRule="exact" w:val="446"/>
        </w:trPr>
        <w:tc>
          <w:tcPr>
            <w:tcW w:w="1036" w:type="dxa"/>
            <w:gridSpan w:val="2"/>
          </w:tcPr>
          <w:p w14:paraId="32A28678" w14:textId="77777777" w:rsidR="00933FCE" w:rsidRDefault="00933FCE"/>
        </w:tc>
        <w:tc>
          <w:tcPr>
            <w:tcW w:w="13184" w:type="dxa"/>
          </w:tcPr>
          <w:p w14:paraId="200D87EE" w14:textId="490D1704" w:rsidR="00933FCE" w:rsidRDefault="00933FCE" w:rsidP="00B56B13">
            <w:pPr>
              <w:pStyle w:val="Caption"/>
            </w:pPr>
          </w:p>
        </w:tc>
      </w:tr>
      <w:tr w:rsidR="00933FCE" w14:paraId="6EF71306" w14:textId="77777777" w:rsidTr="00B56B13">
        <w:trPr>
          <w:cantSplit/>
          <w:trHeight w:hRule="exact" w:val="8280"/>
        </w:trPr>
        <w:tc>
          <w:tcPr>
            <w:tcW w:w="1036" w:type="dxa"/>
            <w:gridSpan w:val="2"/>
            <w:textDirection w:val="btLr"/>
          </w:tcPr>
          <w:p w14:paraId="0DCB8378" w14:textId="77777777" w:rsidR="00933FCE" w:rsidRDefault="0009722E">
            <w:pPr>
              <w:pStyle w:val="Month"/>
            </w:pPr>
            <w:r>
              <w:t>May 2013</w:t>
            </w:r>
          </w:p>
        </w:tc>
        <w:tc>
          <w:tcPr>
            <w:tcW w:w="131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78"/>
              <w:gridCol w:w="1878"/>
              <w:gridCol w:w="1878"/>
              <w:gridCol w:w="1878"/>
              <w:gridCol w:w="1878"/>
              <w:gridCol w:w="1878"/>
              <w:gridCol w:w="1878"/>
            </w:tblGrid>
            <w:tr w:rsidR="00933FCE" w14:paraId="6C2DBCEF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37F50EF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650BF75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2CDD526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D77175A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CC7BDF9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5CFD0F9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090C04B" w14:textId="3CF5350F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596F11F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B605CD" w14:textId="24F579F9" w:rsidR="00933FCE" w:rsidRPr="00D84BF5" w:rsidRDefault="006C48D2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>
                    <w:rPr>
                      <w:noProof/>
                      <w:color w:val="56531D" w:themeColor="background2" w:themeShade="40"/>
                      <w14:ligatures w14:val="standard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1" locked="0" layoutInCell="1" allowOverlap="1" wp14:anchorId="7854FFF9" wp14:editId="2E6CE7C1">
                            <wp:simplePos x="0" y="0"/>
                            <wp:positionH relativeFrom="column">
                              <wp:posOffset>-60588</wp:posOffset>
                            </wp:positionH>
                            <wp:positionV relativeFrom="paragraph">
                              <wp:posOffset>5321</wp:posOffset>
                            </wp:positionV>
                            <wp:extent cx="8313683" cy="4918841"/>
                            <wp:effectExtent l="0" t="0" r="11430" b="15240"/>
                            <wp:wrapNone/>
                            <wp:docPr id="30" name="Rectangle 3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313683" cy="4918841"/>
                                    </a:xfrm>
                                    <a:prstGeom prst="rect">
                                      <a:avLst/>
                                    </a:prstGeom>
                                    <a:gradFill>
                                      <a:gsLst>
                                        <a:gs pos="65000">
                                          <a:srgbClr val="F2F2F2">
                                            <a:lumMod val="0"/>
                                            <a:lumOff val="100000"/>
                                            <a:alpha val="60000"/>
                                          </a:srgbClr>
                                        </a:gs>
                                        <a:gs pos="21000">
                                          <a:schemeClr val="accent5">
                                            <a:alpha val="79000"/>
                                            <a:lumMod val="57000"/>
                                            <a:lumOff val="43000"/>
                                          </a:schemeClr>
                                        </a:gs>
                                      </a:gsLst>
                                      <a:path path="circle">
                                        <a:fillToRect l="50000" t="130000" r="50000" b="-30000"/>
                                      </a:path>
                                    </a:gradFill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778F4EF0" id="Rectangle 30" o:spid="_x0000_s1026" style="position:absolute;margin-left:-4.75pt;margin-top:.4pt;width:654.6pt;height:387.3pt;z-index:-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" fillcolor="#b6bec9 [1848]" strokecolor="#47524b [1604]" strokeweight=".73403mm">
                            <v:fill opacity="39321f" o:opacity2="51773f" focusposition=".5,85197f" focussize="" colors="0 #b7bec9;13763f #b7bec9" focus="100%" type="gradientRadial"/>
                          </v:rect>
                        </w:pict>
                      </mc:Fallback>
                    </mc:AlternateContent>
                  </w:r>
                  <w:r w:rsidR="0009722E" w:rsidRPr="00D84BF5">
                    <w:rPr>
                      <w:color w:val="56531D" w:themeColor="background2" w:themeShade="4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094F62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372823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0B8FC5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97563A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D3CADB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41A20F4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5</w:t>
                  </w:r>
                </w:p>
              </w:tc>
            </w:tr>
            <w:tr w:rsidR="00933FCE" w14:paraId="4851BB58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11556D" w14:textId="30EB6F0F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06F383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6B8DC48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E77B03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671F85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310DDB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6ED4A8C" w14:textId="456420B5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</w:tr>
            <w:tr w:rsidR="00933FCE" w14:paraId="6CD385C0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8CFAAF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79CBA3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8611AB" w14:textId="2ACD8E22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60BBCB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111917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FC3FA1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A21C6C7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12</w:t>
                  </w:r>
                </w:p>
              </w:tc>
            </w:tr>
            <w:tr w:rsidR="00933FCE" w14:paraId="1A41492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BEFF34" w14:textId="5545673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512975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B056DA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00D204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85E815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250E3A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D9F7B12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</w:tr>
            <w:tr w:rsidR="00933FCE" w14:paraId="06122FB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9F424A" w14:textId="7828C9B8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BEFFC7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F67488B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56A868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876230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CEC56D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2788EFC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19</w:t>
                  </w:r>
                </w:p>
              </w:tc>
            </w:tr>
            <w:tr w:rsidR="00933FCE" w14:paraId="3E5DE7E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BD54FA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71B7F6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AB3A9B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F3F573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1BE58B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41B1C7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A4E068C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</w:tr>
            <w:tr w:rsidR="00933FCE" w14:paraId="78BF2CFA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954D00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B7BD90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EFF883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1D59BD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E086F36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9F433E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CE3584C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26</w:t>
                  </w:r>
                </w:p>
              </w:tc>
            </w:tr>
            <w:tr w:rsidR="00933FCE" w14:paraId="6F72BAB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2D7D10" w14:textId="6D2522DC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23AD99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C797CF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178FC7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F3AC3F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23B664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E18FB70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</w:tr>
            <w:tr w:rsidR="00933FCE" w14:paraId="1ED2101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732108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C6FC43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C84D56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4BC284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A723FD6" w14:textId="77777777" w:rsidR="00933FCE" w:rsidRPr="00D84BF5" w:rsidRDefault="0009722E">
                  <w:pPr>
                    <w:pStyle w:val="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noProof/>
                      <w:color w:val="56531D" w:themeColor="background2" w:themeShade="40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07AE37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DB333AC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2</w:t>
                  </w:r>
                </w:p>
              </w:tc>
            </w:tr>
            <w:tr w:rsidR="00933FCE" w14:paraId="28BF25A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C054E9" w14:textId="3CD1B9CD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8679F0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00B970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D6E1F1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AA6B5E3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9CAF69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E024934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</w:tr>
            <w:tr w:rsidR="00933FCE" w14:paraId="6D7250E3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158397" w14:textId="76665CF5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660999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8B394D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222F98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888DFF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BC36D2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F8FDF32" w14:textId="77777777" w:rsidR="00933FCE" w:rsidRPr="00D84BF5" w:rsidRDefault="0009722E">
                  <w:pPr>
                    <w:pStyle w:val="Off-MonthDates"/>
                    <w:rPr>
                      <w:color w:val="56531D" w:themeColor="background2" w:themeShade="40"/>
                    </w:rPr>
                  </w:pPr>
                  <w:r w:rsidRPr="00D84BF5">
                    <w:rPr>
                      <w:color w:val="56531D" w:themeColor="background2" w:themeShade="40"/>
                    </w:rPr>
                    <w:t>9</w:t>
                  </w:r>
                </w:p>
              </w:tc>
            </w:tr>
            <w:tr w:rsidR="00933FCE" w14:paraId="3171183D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95F87E" w14:textId="6316CDDE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6AE67E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195F1E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562D8BD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21B882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B011A4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1A1A62F" w14:textId="77777777" w:rsidR="00933FCE" w:rsidRPr="00D84BF5" w:rsidRDefault="00933FCE">
                  <w:pPr>
                    <w:rPr>
                      <w:color w:val="56531D" w:themeColor="background2" w:themeShade="40"/>
                    </w:rPr>
                  </w:pPr>
                </w:p>
              </w:tc>
            </w:tr>
          </w:tbl>
          <w:p w14:paraId="5ABBBAB8" w14:textId="659173ED" w:rsidR="00933FCE" w:rsidRDefault="00933FCE">
            <w:pPr>
              <w:jc w:val="center"/>
            </w:pPr>
          </w:p>
        </w:tc>
      </w:tr>
    </w:tbl>
    <w:p w14:paraId="17A1BE2D" w14:textId="75124990" w:rsidR="00933FCE" w:rsidRDefault="00D84BF5">
      <w:r>
        <w:rPr>
          <w:noProof/>
        </w:rPr>
        <w:drawing>
          <wp:anchor distT="0" distB="0" distL="114300" distR="114300" simplePos="0" relativeHeight="251662336" behindDoc="1" locked="0" layoutInCell="1" allowOverlap="1" wp14:anchorId="0FA0D395" wp14:editId="6E0E714D">
            <wp:simplePos x="0" y="0"/>
            <wp:positionH relativeFrom="margin">
              <wp:posOffset>-685450</wp:posOffset>
            </wp:positionH>
            <wp:positionV relativeFrom="paragraph">
              <wp:posOffset>-14615225</wp:posOffset>
            </wp:positionV>
            <wp:extent cx="30087570" cy="22565360"/>
            <wp:effectExtent l="0" t="0" r="0" b="889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fs_87488_1_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7570" cy="22565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W w:w="14760" w:type="dxa"/>
        <w:tblInd w:w="-270" w:type="dxa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June"/>
      </w:tblPr>
      <w:tblGrid>
        <w:gridCol w:w="1350"/>
        <w:gridCol w:w="13410"/>
      </w:tblGrid>
      <w:tr w:rsidR="00933FCE" w14:paraId="770D3559" w14:textId="77777777" w:rsidTr="00D84BF5">
        <w:trPr>
          <w:cantSplit/>
          <w:trHeight w:hRule="exact" w:val="12859"/>
        </w:trPr>
        <w:tc>
          <w:tcPr>
            <w:tcW w:w="1350" w:type="dxa"/>
          </w:tcPr>
          <w:p w14:paraId="33097487" w14:textId="0FE06271" w:rsidR="00933FCE" w:rsidRDefault="00933FCE"/>
        </w:tc>
        <w:tc>
          <w:tcPr>
            <w:tcW w:w="13410" w:type="dxa"/>
            <w:vAlign w:val="center"/>
          </w:tcPr>
          <w:p w14:paraId="0CC83105" w14:textId="054B9AC1" w:rsidR="00933FCE" w:rsidRDefault="00D84BF5">
            <w:pPr>
              <w:pStyle w:val="NoSpacing"/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7A82197B" wp14:editId="04B936CA">
                  <wp:simplePos x="0" y="0"/>
                  <wp:positionH relativeFrom="column">
                    <wp:posOffset>-5713095</wp:posOffset>
                  </wp:positionH>
                  <wp:positionV relativeFrom="paragraph">
                    <wp:posOffset>-913765</wp:posOffset>
                  </wp:positionV>
                  <wp:extent cx="20765770" cy="17095470"/>
                  <wp:effectExtent l="0" t="0" r="0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0104_1024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5770" cy="17095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9722E">
              <w:rPr>
                <w:noProof/>
              </w:rPr>
              <w:drawing>
                <wp:inline distT="0" distB="0" distL="0" distR="0" wp14:anchorId="21810DE3" wp14:editId="3BE2EB3D">
                  <wp:extent cx="8259265" cy="4351655"/>
                  <wp:effectExtent l="114300" t="114300" r="123190" b="14414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5867" cy="435513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23F55777" w14:textId="77777777" w:rsidTr="00D84BF5">
        <w:trPr>
          <w:cantSplit/>
          <w:trHeight w:hRule="exact" w:val="446"/>
        </w:trPr>
        <w:tc>
          <w:tcPr>
            <w:tcW w:w="1350" w:type="dxa"/>
          </w:tcPr>
          <w:p w14:paraId="50C4A1CC" w14:textId="77777777" w:rsidR="00933FCE" w:rsidRDefault="00933FCE"/>
        </w:tc>
        <w:tc>
          <w:tcPr>
            <w:tcW w:w="13410" w:type="dxa"/>
          </w:tcPr>
          <w:p w14:paraId="228002BA" w14:textId="48F6EFB6" w:rsidR="00933FCE" w:rsidRDefault="00933FCE" w:rsidP="00B56B13">
            <w:pPr>
              <w:pStyle w:val="Caption"/>
            </w:pPr>
          </w:p>
        </w:tc>
      </w:tr>
      <w:tr w:rsidR="00D84BF5" w:rsidRPr="00D84BF5" w14:paraId="6F7AAE13" w14:textId="77777777" w:rsidTr="00D84BF5">
        <w:trPr>
          <w:cantSplit/>
          <w:trHeight w:hRule="exact" w:val="8280"/>
        </w:trPr>
        <w:tc>
          <w:tcPr>
            <w:tcW w:w="1350" w:type="dxa"/>
            <w:textDirection w:val="btLr"/>
          </w:tcPr>
          <w:p w14:paraId="1629250F" w14:textId="77777777" w:rsidR="00933FCE" w:rsidRPr="00D84BF5" w:rsidRDefault="0009722E">
            <w:pPr>
              <w:pStyle w:val="Month"/>
              <w:rPr>
                <w:color w:val="ACA73B" w:themeColor="background2" w:themeShade="80"/>
              </w:rPr>
            </w:pPr>
            <w:r w:rsidRPr="00D84BF5">
              <w:rPr>
                <w:color w:val="ACA73B" w:themeColor="background2" w:themeShade="80"/>
              </w:rPr>
              <w:t>June 2013</w:t>
            </w:r>
          </w:p>
        </w:tc>
        <w:tc>
          <w:tcPr>
            <w:tcW w:w="13410" w:type="dxa"/>
            <w:vAlign w:val="center"/>
          </w:tcPr>
          <w:tbl>
            <w:tblPr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911"/>
              <w:gridCol w:w="1911"/>
              <w:gridCol w:w="1910"/>
              <w:gridCol w:w="1910"/>
              <w:gridCol w:w="1910"/>
              <w:gridCol w:w="1910"/>
              <w:gridCol w:w="1910"/>
            </w:tblGrid>
            <w:tr w:rsidR="00D84BF5" w:rsidRPr="00D84BF5" w14:paraId="1F80199F" w14:textId="77777777" w:rsidTr="00D71B62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37F6619" w14:textId="75C49DF0" w:rsidR="00933FCE" w:rsidRPr="006C48D2" w:rsidRDefault="006C48D2">
                  <w:pPr>
                    <w:pStyle w:val="Day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noProof/>
                      <w:color w:val="22210C" w:themeColor="background2" w:themeShade="1A"/>
                      <w14:ligatures w14:val="standard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1" locked="0" layoutInCell="1" allowOverlap="1" wp14:anchorId="12EBEF9C" wp14:editId="6D25D341">
                            <wp:simplePos x="0" y="0"/>
                            <wp:positionH relativeFrom="column">
                              <wp:posOffset>-56997</wp:posOffset>
                            </wp:positionH>
                            <wp:positionV relativeFrom="paragraph">
                              <wp:posOffset>192931</wp:posOffset>
                            </wp:positionV>
                            <wp:extent cx="8492359" cy="4950372"/>
                            <wp:effectExtent l="0" t="0" r="23495" b="22225"/>
                            <wp:wrapNone/>
                            <wp:docPr id="31" name="Rectangle 3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492359" cy="4950372"/>
                                    </a:xfrm>
                                    <a:prstGeom prst="rect">
                                      <a:avLst/>
                                    </a:prstGeom>
                                    <a:gradFill>
                                      <a:gsLst>
                                        <a:gs pos="96000">
                                          <a:srgbClr val="F2F2F2">
                                            <a:alpha val="60000"/>
                                            <a:lumMod val="73000"/>
                                          </a:srgbClr>
                                        </a:gs>
                                        <a:gs pos="100000">
                                          <a:schemeClr val="accent5">
                                            <a:lumMod val="91000"/>
                                            <a:alpha val="70000"/>
                                          </a:schemeClr>
                                        </a:gs>
                                      </a:gsLst>
                                      <a:path path="circle">
                                        <a:fillToRect l="50000" t="130000" r="50000" b="-30000"/>
                                      </a:path>
                                    </a:gradFill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256DD656" id="Rectangle 31" o:spid="_x0000_s1026" style="position:absolute;margin-left:-4.5pt;margin-top:15.2pt;width:668.7pt;height:389.8pt;z-index:-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" fillcolor="#b1b1b1" strokecolor="#47524b [1604]" strokeweight=".73403mm">
                            <v:fill opacity="45875f" color2="#717f94 [2920]" o:opacity2="39321f" focusposition=".5,85197f" focussize="" colors="0 #b1b1b1;62915f #b1b1b1" focus="100%" type="gradientRadial"/>
                          </v:rect>
                        </w:pict>
                      </mc:Fallback>
                    </mc:AlternateContent>
                  </w:r>
                  <w:r w:rsidR="0009722E" w:rsidRPr="006C48D2">
                    <w:rPr>
                      <w:color w:val="22210C" w:themeColor="background2" w:themeShade="1A"/>
                    </w:rP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97CA906" w14:textId="77777777" w:rsidR="00933FCE" w:rsidRPr="006C48D2" w:rsidRDefault="0009722E">
                  <w:pPr>
                    <w:pStyle w:val="Day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E6CF9CA" w14:textId="77777777" w:rsidR="00933FCE" w:rsidRPr="006C48D2" w:rsidRDefault="0009722E">
                  <w:pPr>
                    <w:pStyle w:val="Day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5B76D1D" w14:textId="77777777" w:rsidR="00933FCE" w:rsidRPr="006C48D2" w:rsidRDefault="0009722E">
                  <w:pPr>
                    <w:pStyle w:val="Day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8E1A3E3" w14:textId="77777777" w:rsidR="00933FCE" w:rsidRPr="006C48D2" w:rsidRDefault="0009722E">
                  <w:pPr>
                    <w:pStyle w:val="Day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35917B4" w14:textId="78C289A8" w:rsidR="00933FCE" w:rsidRPr="006C48D2" w:rsidRDefault="0009722E">
                  <w:pPr>
                    <w:pStyle w:val="Day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BEF1EDE" w14:textId="5EFCDA95" w:rsidR="00933FCE" w:rsidRPr="006C48D2" w:rsidRDefault="0009722E">
                  <w:pPr>
                    <w:pStyle w:val="Day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Sunday</w:t>
                  </w:r>
                </w:p>
              </w:tc>
            </w:tr>
            <w:tr w:rsidR="00D84BF5" w:rsidRPr="00D84BF5" w14:paraId="1530DEF4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639CB1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7EE10E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8CBD1D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3FD202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6873B7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2BF6EB" w14:textId="4644B06C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EAC5B21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</w:t>
                  </w:r>
                </w:p>
              </w:tc>
            </w:tr>
            <w:tr w:rsidR="00D84BF5" w:rsidRPr="00D84BF5" w14:paraId="7CAF02C7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E5E194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0BA151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385CE4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508713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5A9B45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03AF30" w14:textId="6C6AA6B0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5648781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D84BF5" w:rsidRPr="00D84BF5" w14:paraId="1E88F485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10A8A5A" w14:textId="4838DC84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6A9B99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E034EB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5AEA6C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DFFCE9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F66205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1B1889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9</w:t>
                  </w:r>
                </w:p>
              </w:tc>
            </w:tr>
            <w:tr w:rsidR="00D84BF5" w:rsidRPr="00D84BF5" w14:paraId="061C00FB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19675D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9F147A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E18748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0F8B7C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66BB9C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3825EB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4135E78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D84BF5" w:rsidRPr="00D84BF5" w14:paraId="16422B8E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5E596C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9985EF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B40BD9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375E92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233DF9C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160B9C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7C83265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16</w:t>
                  </w:r>
                </w:p>
              </w:tc>
            </w:tr>
            <w:tr w:rsidR="00D84BF5" w:rsidRPr="00D84BF5" w14:paraId="709EEEB4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8D986B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1CEC54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A339D7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AEED973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1903CB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B355B1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4EB4410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D84BF5" w:rsidRPr="00D84BF5" w14:paraId="05B2A9CC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3867E1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F5D936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49AC87C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09E4AF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96EAC9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FB9F95C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CA01E2E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23</w:t>
                  </w:r>
                </w:p>
              </w:tc>
            </w:tr>
            <w:tr w:rsidR="00D84BF5" w:rsidRPr="00D84BF5" w14:paraId="2FA70EF3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28BDD8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07CCED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4D888D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7C44A5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6222FE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E534D3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4287897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D84BF5" w:rsidRPr="00D84BF5" w14:paraId="36E5632A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F54ECE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DCF618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6D9FEF0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161FB8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CBAA36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4DC7AF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9F27E56" w14:textId="77777777" w:rsidR="00933FCE" w:rsidRPr="006C48D2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30</w:t>
                  </w:r>
                </w:p>
              </w:tc>
            </w:tr>
            <w:tr w:rsidR="00D84BF5" w:rsidRPr="00D84BF5" w14:paraId="2DB286C2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1A0565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4DC3F1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062BCA2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EB62A7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34654E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1F2380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DA1A7E3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D84BF5" w:rsidRPr="00D84BF5" w14:paraId="40F4695A" w14:textId="77777777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E88B68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38E0D5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16333B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B82ED6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E97765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964B9C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EDF8B6B" w14:textId="77777777" w:rsidR="00933FCE" w:rsidRPr="006C48D2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6C48D2">
                    <w:rPr>
                      <w:color w:val="22210C" w:themeColor="background2" w:themeShade="1A"/>
                    </w:rPr>
                    <w:t>7</w:t>
                  </w:r>
                </w:p>
              </w:tc>
            </w:tr>
            <w:tr w:rsidR="00D84BF5" w:rsidRPr="00D84BF5" w14:paraId="79DD9A3E" w14:textId="77777777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7A8798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B0D39F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B348E9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00FDCB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1524D8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3352F9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80318DD" w14:textId="77777777" w:rsidR="00933FCE" w:rsidRPr="006C48D2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</w:tbl>
          <w:p w14:paraId="4573330F" w14:textId="4158DD4E" w:rsidR="00933FCE" w:rsidRPr="00D84BF5" w:rsidRDefault="00933FCE">
            <w:pPr>
              <w:jc w:val="center"/>
              <w:rPr>
                <w:color w:val="ACA73B" w:themeColor="background2" w:themeShade="80"/>
              </w:rPr>
            </w:pPr>
          </w:p>
        </w:tc>
      </w:tr>
    </w:tbl>
    <w:p w14:paraId="5074F0C2" w14:textId="31BEF1B6" w:rsidR="00933FCE" w:rsidRPr="00D84BF5" w:rsidRDefault="00933FCE">
      <w:pPr>
        <w:rPr>
          <w:color w:val="ACA73B" w:themeColor="background2" w:themeShade="80"/>
        </w:rPr>
      </w:pPr>
    </w:p>
    <w:tbl>
      <w:tblPr>
        <w:tblW w:w="1404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July"/>
      </w:tblPr>
      <w:tblGrid>
        <w:gridCol w:w="1019"/>
        <w:gridCol w:w="13021"/>
      </w:tblGrid>
      <w:tr w:rsidR="00933FCE" w14:paraId="385690CA" w14:textId="77777777" w:rsidTr="00B56B13">
        <w:trPr>
          <w:cantSplit/>
          <w:trHeight w:hRule="exact" w:val="12859"/>
        </w:trPr>
        <w:tc>
          <w:tcPr>
            <w:tcW w:w="969" w:type="dxa"/>
          </w:tcPr>
          <w:p w14:paraId="31452502" w14:textId="6C56DCFE" w:rsidR="00933FCE" w:rsidRDefault="00933FCE"/>
        </w:tc>
        <w:tc>
          <w:tcPr>
            <w:tcW w:w="13071" w:type="dxa"/>
            <w:vAlign w:val="center"/>
          </w:tcPr>
          <w:p w14:paraId="44A99219" w14:textId="67A17522" w:rsidR="00933FCE" w:rsidRDefault="003C3E47">
            <w:pPr>
              <w:pStyle w:val="NoSpacing"/>
            </w:pPr>
            <w:r>
              <w:rPr>
                <w:noProof/>
              </w:rPr>
              <w:drawing>
                <wp:anchor distT="0" distB="0" distL="114300" distR="114300" simplePos="0" relativeHeight="251664384" behindDoc="1" locked="0" layoutInCell="1" allowOverlap="1" wp14:anchorId="7E89DC71" wp14:editId="1E158857">
                  <wp:simplePos x="0" y="0"/>
                  <wp:positionH relativeFrom="column">
                    <wp:posOffset>-7754620</wp:posOffset>
                  </wp:positionH>
                  <wp:positionV relativeFrom="paragraph">
                    <wp:posOffset>-781050</wp:posOffset>
                  </wp:positionV>
                  <wp:extent cx="27136725" cy="15263495"/>
                  <wp:effectExtent l="0" t="0" r="9525" b="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misuzu-yukito-sunset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6725" cy="15263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9722E">
              <w:rPr>
                <w:noProof/>
              </w:rPr>
              <w:drawing>
                <wp:inline distT="0" distB="0" distL="0" distR="0" wp14:anchorId="3428493D" wp14:editId="3CA122FC">
                  <wp:extent cx="7905750" cy="4941094"/>
                  <wp:effectExtent l="133350" t="133350" r="152400" b="16446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7793" cy="494237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5986F937" w14:textId="77777777" w:rsidTr="00B56B13">
        <w:trPr>
          <w:cantSplit/>
          <w:trHeight w:hRule="exact" w:val="446"/>
        </w:trPr>
        <w:tc>
          <w:tcPr>
            <w:tcW w:w="969" w:type="dxa"/>
          </w:tcPr>
          <w:p w14:paraId="6BFD68B3" w14:textId="77777777" w:rsidR="00933FCE" w:rsidRDefault="00933FCE"/>
        </w:tc>
        <w:tc>
          <w:tcPr>
            <w:tcW w:w="13071" w:type="dxa"/>
          </w:tcPr>
          <w:p w14:paraId="73A69AA1" w14:textId="2519D356" w:rsidR="00933FCE" w:rsidRDefault="00933FCE" w:rsidP="00B56B13">
            <w:pPr>
              <w:pStyle w:val="Caption"/>
            </w:pPr>
          </w:p>
        </w:tc>
      </w:tr>
      <w:tr w:rsidR="00933FCE" w14:paraId="169A1662" w14:textId="77777777" w:rsidTr="00B56B13">
        <w:trPr>
          <w:cantSplit/>
          <w:trHeight w:hRule="exact" w:val="8280"/>
        </w:trPr>
        <w:tc>
          <w:tcPr>
            <w:tcW w:w="969" w:type="dxa"/>
            <w:textDirection w:val="btLr"/>
          </w:tcPr>
          <w:p w14:paraId="2A138E05" w14:textId="4B034BFC" w:rsidR="00933FCE" w:rsidRDefault="0009722E">
            <w:pPr>
              <w:pStyle w:val="Month"/>
            </w:pPr>
            <w:r>
              <w:t>July 2013</w:t>
            </w:r>
          </w:p>
        </w:tc>
        <w:tc>
          <w:tcPr>
            <w:tcW w:w="13071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55"/>
              <w:gridCol w:w="1855"/>
              <w:gridCol w:w="1855"/>
              <w:gridCol w:w="1855"/>
              <w:gridCol w:w="1855"/>
              <w:gridCol w:w="1854"/>
              <w:gridCol w:w="1854"/>
            </w:tblGrid>
            <w:tr w:rsidR="00933FCE" w14:paraId="2884B50B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B3C23E4" w14:textId="341DF23C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D39C601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C6E0EF3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5403A0B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BFFB9EC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C8C6B60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2001726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365DCC0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6222F3B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87AA1CE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9E3E97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D4102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7BA3B1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43B81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4FAD8D8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7</w:t>
                  </w:r>
                </w:p>
              </w:tc>
            </w:tr>
            <w:tr w:rsidR="00933FCE" w14:paraId="3E746F4E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692885" w14:textId="117132CA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445973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128502A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984EB8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10E58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42291D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2FF270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2251F82D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DEDB28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8A3C8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40432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55D4001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6D447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E8B53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97BED77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14</w:t>
                  </w:r>
                </w:p>
              </w:tc>
            </w:tr>
            <w:tr w:rsidR="00933FCE" w14:paraId="2492BEE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AA994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C65AAF" w14:textId="65202D2C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91C004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804E7D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5006F9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285813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AC78DAC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58859AFD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B1647A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C6872A4" w14:textId="09516E6B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02BAA5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BF2735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4FD8E0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3FBAD3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EEF2C5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21</w:t>
                  </w:r>
                </w:p>
              </w:tc>
            </w:tr>
            <w:tr w:rsidR="00933FCE" w14:paraId="68C9873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97C663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A27BB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70D45A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08F555E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CAB45E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763CFD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F0E75C8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3DFCF087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55D78D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63AEC0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7D9E09" w14:textId="3E495118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24A2D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388480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4035A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056D38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28</w:t>
                  </w:r>
                </w:p>
              </w:tc>
            </w:tr>
            <w:tr w:rsidR="00933FCE" w14:paraId="67DA663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A43DC4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E2500F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2630B5" w14:textId="17E5E56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2760C1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0B78D2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AEDE1F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B8C13A5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6A24C79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0917FC3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DF45DD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8809F3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F280E0" w14:textId="77686843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346E3CC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9DDB75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FF8E2E1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4</w:t>
                  </w:r>
                </w:p>
              </w:tc>
            </w:tr>
            <w:tr w:rsidR="00933FCE" w14:paraId="4A0B44E4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00A2E1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963B2F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696153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C79288" w14:textId="38FD407C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4D3C08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04C37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6CB8DCA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16CEC06F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D5EB5BF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6F2ED7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64A867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9D3708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550FEA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504DF6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4CBBAED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11</w:t>
                  </w:r>
                </w:p>
              </w:tc>
            </w:tr>
            <w:tr w:rsidR="00933FCE" w14:paraId="05010E8B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B92DDB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20E1A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7CCABC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D7A61B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02A383" w14:textId="5A519AFF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4794C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822AAD9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</w:tbl>
          <w:p w14:paraId="14979775" w14:textId="48BBD3E5" w:rsidR="00933FCE" w:rsidRDefault="008E0573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1" locked="0" layoutInCell="1" allowOverlap="1" wp14:anchorId="68BCD9D2" wp14:editId="6F8FDEFD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-4869180</wp:posOffset>
                      </wp:positionV>
                      <wp:extent cx="8229600" cy="4914900"/>
                      <wp:effectExtent l="0" t="0" r="19050" b="19050"/>
                      <wp:wrapNone/>
                      <wp:docPr id="33" name="Rectangle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229600" cy="4914900"/>
                              </a:xfrm>
                              <a:prstGeom prst="rect">
                                <a:avLst/>
                              </a:prstGeom>
                              <a:gradFill>
                                <a:gsLst>
                                  <a:gs pos="100000">
                                    <a:srgbClr val="F2F2F2">
                                      <a:lumMod val="69000"/>
                                      <a:lumOff val="31000"/>
                                      <a:alpha val="73000"/>
                                    </a:srgbClr>
                                  </a:gs>
                                  <a:gs pos="15000">
                                    <a:schemeClr val="accent5">
                                      <a:lumMod val="60000"/>
                                      <a:alpha val="87000"/>
                                    </a:schemeClr>
                                  </a:gs>
                                </a:gsLst>
                                <a:path path="circle">
                                  <a:fillToRect l="50000" t="130000" r="50000" b="-30000"/>
                                </a:path>
                              </a:gra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9325967" id="Rectangle 33" o:spid="_x0000_s1026" style="position:absolute;margin-left:.1pt;margin-top:-383.4pt;width:9in;height:387pt;z-index:-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" fillcolor="#4a5362 [1928]" strokecolor="#47524b [1604]" strokeweight=".73403mm">
                      <v:fill opacity="47841f" color2="#f6f6f6" o:opacity2="57016f" focusposition=".5,85197f" focussize="" colors="0 #4a5463;9830f #4a5463" focus="100%" type="gradientRadial"/>
                    </v:rect>
                  </w:pict>
                </mc:Fallback>
              </mc:AlternateContent>
            </w:r>
          </w:p>
        </w:tc>
      </w:tr>
    </w:tbl>
    <w:p w14:paraId="30596DE4" w14:textId="75B97A9B" w:rsidR="00933FCE" w:rsidRDefault="00933FCE"/>
    <w:tbl>
      <w:tblPr>
        <w:tblW w:w="1431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August"/>
      </w:tblPr>
      <w:tblGrid>
        <w:gridCol w:w="1019"/>
        <w:gridCol w:w="13291"/>
      </w:tblGrid>
      <w:tr w:rsidR="00933FCE" w14:paraId="433953AA" w14:textId="77777777" w:rsidTr="00B56B13">
        <w:trPr>
          <w:cantSplit/>
          <w:trHeight w:hRule="exact" w:val="12859"/>
        </w:trPr>
        <w:tc>
          <w:tcPr>
            <w:tcW w:w="955" w:type="dxa"/>
          </w:tcPr>
          <w:p w14:paraId="71D997D2" w14:textId="20DF2C84" w:rsidR="00933FCE" w:rsidRDefault="00933FCE"/>
        </w:tc>
        <w:tc>
          <w:tcPr>
            <w:tcW w:w="13355" w:type="dxa"/>
            <w:vAlign w:val="center"/>
          </w:tcPr>
          <w:p w14:paraId="43A244E1" w14:textId="46442DFF" w:rsidR="00933FCE" w:rsidRDefault="003C3E47">
            <w:pPr>
              <w:pStyle w:val="NoSpacing"/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 wp14:anchorId="34F975C1" wp14:editId="65F85066">
                  <wp:simplePos x="0" y="0"/>
                  <wp:positionH relativeFrom="column">
                    <wp:posOffset>-12016740</wp:posOffset>
                  </wp:positionH>
                  <wp:positionV relativeFrom="paragraph">
                    <wp:posOffset>-101600</wp:posOffset>
                  </wp:positionV>
                  <wp:extent cx="21294725" cy="13898880"/>
                  <wp:effectExtent l="0" t="0" r="3175" b="7620"/>
                  <wp:wrapNone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929029401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94725" cy="13898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9722E">
              <w:rPr>
                <w:noProof/>
              </w:rPr>
              <w:drawing>
                <wp:inline distT="0" distB="0" distL="0" distR="0" wp14:anchorId="5CB1FAC7" wp14:editId="263D7B96">
                  <wp:extent cx="8016622" cy="5676900"/>
                  <wp:effectExtent l="133350" t="133350" r="156210" b="1714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2599" cy="568113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19AE1D9D" w14:textId="77777777" w:rsidTr="00B56B13">
        <w:trPr>
          <w:cantSplit/>
          <w:trHeight w:hRule="exact" w:val="446"/>
        </w:trPr>
        <w:tc>
          <w:tcPr>
            <w:tcW w:w="955" w:type="dxa"/>
          </w:tcPr>
          <w:p w14:paraId="094B7821" w14:textId="77777777" w:rsidR="00933FCE" w:rsidRDefault="00933FCE"/>
        </w:tc>
        <w:tc>
          <w:tcPr>
            <w:tcW w:w="13355" w:type="dxa"/>
          </w:tcPr>
          <w:p w14:paraId="2F4C3586" w14:textId="44CF1F1A" w:rsidR="00933FCE" w:rsidRDefault="00933FCE" w:rsidP="00B56B13">
            <w:pPr>
              <w:pStyle w:val="Caption"/>
            </w:pPr>
          </w:p>
        </w:tc>
      </w:tr>
      <w:tr w:rsidR="00933FCE" w14:paraId="560E9B2C" w14:textId="77777777" w:rsidTr="00B56B13">
        <w:trPr>
          <w:cantSplit/>
          <w:trHeight w:hRule="exact" w:val="8280"/>
        </w:trPr>
        <w:tc>
          <w:tcPr>
            <w:tcW w:w="955" w:type="dxa"/>
            <w:textDirection w:val="btLr"/>
          </w:tcPr>
          <w:p w14:paraId="47B2D1E6" w14:textId="36AAE2DC" w:rsidR="00933FCE" w:rsidRDefault="0009722E">
            <w:pPr>
              <w:pStyle w:val="Month"/>
            </w:pPr>
            <w:r>
              <w:t>August 2013</w:t>
            </w:r>
          </w:p>
        </w:tc>
        <w:tc>
          <w:tcPr>
            <w:tcW w:w="13355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94"/>
              <w:gridCol w:w="1894"/>
              <w:gridCol w:w="1893"/>
              <w:gridCol w:w="1893"/>
              <w:gridCol w:w="1893"/>
              <w:gridCol w:w="1893"/>
              <w:gridCol w:w="1893"/>
            </w:tblGrid>
            <w:tr w:rsidR="00933FCE" w14:paraId="75A87ADD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22B316F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E1430BD" w14:textId="77777777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79E8C17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871287F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82B5751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1C1ADB2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E315576" w14:textId="77777777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7741471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7E58CF" w14:textId="2E026047" w:rsidR="00933FCE" w:rsidRPr="008E0573" w:rsidRDefault="008E0573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  <w14:ligatures w14:val="standard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9744" behindDoc="1" locked="0" layoutInCell="1" allowOverlap="1" wp14:anchorId="2C344150" wp14:editId="6B002937">
                            <wp:simplePos x="0" y="0"/>
                            <wp:positionH relativeFrom="column">
                              <wp:posOffset>-51054</wp:posOffset>
                            </wp:positionH>
                            <wp:positionV relativeFrom="paragraph">
                              <wp:posOffset>9525</wp:posOffset>
                            </wp:positionV>
                            <wp:extent cx="8424672" cy="4901184"/>
                            <wp:effectExtent l="0" t="0" r="14605" b="13970"/>
                            <wp:wrapNone/>
                            <wp:docPr id="36" name="Rectangle 3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424672" cy="4901184"/>
                                    </a:xfrm>
                                    <a:prstGeom prst="rect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8C939C"/>
                                        </a:gs>
                                        <a:gs pos="22000">
                                          <a:srgbClr val="F2F2F2">
                                            <a:alpha val="63000"/>
                                            <a:lumMod val="85000"/>
                                            <a:lumOff val="15000"/>
                                          </a:srgbClr>
                                        </a:gs>
                                        <a:gs pos="12000">
                                          <a:schemeClr val="accent5">
                                            <a:lumMod val="60000"/>
                                            <a:alpha val="87000"/>
                                          </a:schemeClr>
                                        </a:gs>
                                      </a:gsLst>
                                      <a:path path="circle">
                                        <a:fillToRect l="50000" t="130000" r="50000" b="-30000"/>
                                      </a:path>
                                    </a:gradFill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174A210D" id="Rectangle 36" o:spid="_x0000_s1026" style="position:absolute;margin-left:-4pt;margin-top:.75pt;width:663.35pt;height:385.9pt;z-index:-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" fillcolor="#8c939c" strokecolor="#47524b [1604]" strokeweight=".73403mm">
                            <v:fill opacity="41287f" color2="#f4f4f4" focusposition=".5,85197f" focussize="" colors="0 #8c939c;7864f #4a5463;14418f #f4f4f4" focus="100%" type="gradientRadial"/>
                          </v:rect>
                        </w:pict>
                      </mc:Fallback>
                    </mc:AlternateContent>
                  </w:r>
                  <w:r w:rsidRPr="008E0573">
                    <w:rPr>
                      <w:noProof/>
                      <w:color w:val="22210C" w:themeColor="background2" w:themeShade="1A"/>
                      <w14:ligatures w14:val="standard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1" locked="0" layoutInCell="1" allowOverlap="1" wp14:anchorId="2D245E57" wp14:editId="5D7931E1">
                            <wp:simplePos x="0" y="0"/>
                            <wp:positionH relativeFrom="column">
                              <wp:posOffset>2192020</wp:posOffset>
                            </wp:positionH>
                            <wp:positionV relativeFrom="paragraph">
                              <wp:posOffset>19288125</wp:posOffset>
                            </wp:positionV>
                            <wp:extent cx="8401050" cy="4914900"/>
                            <wp:effectExtent l="0" t="0" r="19050" b="19050"/>
                            <wp:wrapNone/>
                            <wp:docPr id="34" name="Rectangle 3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401050" cy="49149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44A3B65F" id="Rectangle 34" o:spid="_x0000_s1026" style="position:absolute;margin-left:172.6pt;margin-top:1518.75pt;width:661.5pt;height:387pt;z-index:-25163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" fillcolor="#93a299 [3204]" strokecolor="#47524b [1604]" strokeweight=".73403mm"/>
                        </w:pict>
                      </mc:Fallback>
                    </mc:AlternateContent>
                  </w:r>
                  <w:r w:rsidR="0009722E" w:rsidRPr="008E0573">
                    <w:rPr>
                      <w:color w:val="22210C" w:themeColor="background2" w:themeShade="1A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21E607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825271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A17FDB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B2E75A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6225A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E4BA68D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4</w:t>
                  </w:r>
                </w:p>
              </w:tc>
            </w:tr>
            <w:tr w:rsidR="00933FCE" w14:paraId="60DFE0BE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51FFD9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AD0F94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F803A4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B0852B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F18D41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C4A6CC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03F8BB8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</w:tr>
            <w:tr w:rsidR="00933FCE" w14:paraId="05959701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BDBD2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0D683E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64D06A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9C4DB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5D81AD" w14:textId="2079D9FC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44A5C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598E4F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11</w:t>
                  </w:r>
                </w:p>
              </w:tc>
            </w:tr>
            <w:tr w:rsidR="00933FCE" w14:paraId="70A130E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CEB3CA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D42F96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327A37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8758F5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6CAC0E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119B6F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584BF07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</w:tr>
            <w:tr w:rsidR="00933FCE" w14:paraId="4D8E801E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DD108F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D142A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F6A827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9DD5CD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20206B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8887F5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DD488BD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18</w:t>
                  </w:r>
                </w:p>
              </w:tc>
            </w:tr>
            <w:tr w:rsidR="00933FCE" w14:paraId="083442E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D5E759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19231E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64EB06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9916B4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08C2D8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27AEEF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C6EF831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</w:tr>
            <w:tr w:rsidR="00933FCE" w14:paraId="1A6AAAC3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F735E3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DB387B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12998F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99B260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5D0C41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ABEB5D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B7108C7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25</w:t>
                  </w:r>
                </w:p>
              </w:tc>
            </w:tr>
            <w:tr w:rsidR="00933FCE" w14:paraId="5377B4C0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25C6F8" w14:textId="7C74F4F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94EE08E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094D80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EEFDE5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8EFE3A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BBCE37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7E2D0F8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</w:tr>
            <w:tr w:rsidR="00933FCE" w14:paraId="2A284E1B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5E10ED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DBC3281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EA79F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5609A5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4BCBDA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7C4B125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FCCAD7C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</w:t>
                  </w:r>
                </w:p>
              </w:tc>
            </w:tr>
            <w:tr w:rsidR="00933FCE" w14:paraId="55B4BAA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49366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EB8EA0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F6FBDE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2927BA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E5C74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1A3421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34E80EC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55920D95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692EC6" w14:textId="2A06A2F5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342BD0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8181C8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5CD0D6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C49343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522BF0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06C4B51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8</w:t>
                  </w:r>
                </w:p>
              </w:tc>
            </w:tr>
            <w:tr w:rsidR="00933FCE" w14:paraId="16D686A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F1FFEF2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846BD8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2A26D2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20089A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F6CC44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07421E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F8044A7" w14:textId="77777777" w:rsidR="00933FCE" w:rsidRPr="003C3E47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</w:tbl>
          <w:p w14:paraId="3EF848D3" w14:textId="546EBCD4" w:rsidR="00933FCE" w:rsidRDefault="008E0573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1" locked="0" layoutInCell="1" allowOverlap="1" wp14:anchorId="374EF4BF" wp14:editId="1EE6183A">
                      <wp:simplePos x="0" y="0"/>
                      <wp:positionH relativeFrom="column">
                        <wp:posOffset>1105535</wp:posOffset>
                      </wp:positionH>
                      <wp:positionV relativeFrom="paragraph">
                        <wp:posOffset>4493895</wp:posOffset>
                      </wp:positionV>
                      <wp:extent cx="8429625" cy="4914900"/>
                      <wp:effectExtent l="0" t="0" r="28575" b="19050"/>
                      <wp:wrapNone/>
                      <wp:docPr id="35" name="Rectangle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29625" cy="4914900"/>
                              </a:xfrm>
                              <a:prstGeom prst="rect">
                                <a:avLst/>
                              </a:prstGeom>
                              <a:gradFill>
                                <a:gsLst>
                                  <a:gs pos="47810">
                                    <a:srgbClr val="8C939C"/>
                                  </a:gs>
                                  <a:gs pos="100000">
                                    <a:srgbClr val="F2F2F2">
                                      <a:lumMod val="69000"/>
                                      <a:lumOff val="31000"/>
                                      <a:alpha val="73000"/>
                                    </a:srgbClr>
                                  </a:gs>
                                  <a:gs pos="37000">
                                    <a:schemeClr val="accent5">
                                      <a:lumMod val="60000"/>
                                      <a:alpha val="87000"/>
                                    </a:schemeClr>
                                  </a:gs>
                                </a:gsLst>
                                <a:path path="circle">
                                  <a:fillToRect l="50000" t="130000" r="50000" b="-30000"/>
                                </a:path>
                              </a:gra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C62CB2C" id="Rectangle 35" o:spid="_x0000_s1026" style="position:absolute;margin-left:87.05pt;margin-top:353.85pt;width:663.75pt;height:387pt;z-index:-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" fillcolor="#4a5362 [1928]" strokecolor="#47524b [1604]" strokeweight=".73403mm">
                      <v:fill opacity="47841f" color2="#f6f6f6" o:opacity2="57016f" focusposition=".5,85197f" focussize="" colors="0 #4a5463;24248f #4a5463;31333f #8c939c" focus="100%" type="gradientRadial"/>
                    </v:rect>
                  </w:pict>
                </mc:Fallback>
              </mc:AlternateContent>
            </w:r>
          </w:p>
        </w:tc>
      </w:tr>
    </w:tbl>
    <w:p w14:paraId="0963BCA2" w14:textId="39AF1CB2" w:rsidR="00933FCE" w:rsidRDefault="00933FCE"/>
    <w:tbl>
      <w:tblPr>
        <w:tblW w:w="14760" w:type="dxa"/>
        <w:tblInd w:w="-54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September"/>
      </w:tblPr>
      <w:tblGrid>
        <w:gridCol w:w="1559"/>
        <w:gridCol w:w="13201"/>
      </w:tblGrid>
      <w:tr w:rsidR="00933FCE" w14:paraId="0CFC4C5F" w14:textId="77777777" w:rsidTr="003C3E47">
        <w:trPr>
          <w:cantSplit/>
          <w:trHeight w:hRule="exact" w:val="12859"/>
        </w:trPr>
        <w:tc>
          <w:tcPr>
            <w:tcW w:w="1559" w:type="dxa"/>
          </w:tcPr>
          <w:p w14:paraId="52483791" w14:textId="60136E58" w:rsidR="00933FCE" w:rsidRDefault="00933FCE"/>
        </w:tc>
        <w:tc>
          <w:tcPr>
            <w:tcW w:w="13201" w:type="dxa"/>
            <w:vAlign w:val="center"/>
          </w:tcPr>
          <w:p w14:paraId="37888FAA" w14:textId="260ACDB1" w:rsidR="00933FCE" w:rsidRDefault="00047A06">
            <w:pPr>
              <w:pStyle w:val="NoSpacing"/>
            </w:pPr>
            <w:r>
              <w:rPr>
                <w:noProof/>
              </w:rPr>
              <w:drawing>
                <wp:anchor distT="0" distB="0" distL="114300" distR="114300" simplePos="0" relativeHeight="251666432" behindDoc="1" locked="0" layoutInCell="1" allowOverlap="1" wp14:anchorId="4698C6BC" wp14:editId="4A73E832">
                  <wp:simplePos x="0" y="0"/>
                  <wp:positionH relativeFrom="page">
                    <wp:posOffset>-1287145</wp:posOffset>
                  </wp:positionH>
                  <wp:positionV relativeFrom="paragraph">
                    <wp:posOffset>-1809115</wp:posOffset>
                  </wp:positionV>
                  <wp:extent cx="22426930" cy="17056735"/>
                  <wp:effectExtent l="0" t="0" r="0" b="0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93671.jp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26930" cy="17056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9722E">
              <w:rPr>
                <w:noProof/>
              </w:rPr>
              <w:drawing>
                <wp:inline distT="0" distB="0" distL="0" distR="0" wp14:anchorId="0291EE38" wp14:editId="4ABB5A7F">
                  <wp:extent cx="8060267" cy="4533900"/>
                  <wp:effectExtent l="133350" t="114300" r="131445" b="17145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1998" cy="453487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08514435" w14:textId="77777777" w:rsidTr="003C3E47">
        <w:trPr>
          <w:cantSplit/>
          <w:trHeight w:hRule="exact" w:val="446"/>
        </w:trPr>
        <w:tc>
          <w:tcPr>
            <w:tcW w:w="1559" w:type="dxa"/>
          </w:tcPr>
          <w:p w14:paraId="460A834C" w14:textId="2C9780DA" w:rsidR="00933FCE" w:rsidRDefault="00933FCE"/>
        </w:tc>
        <w:tc>
          <w:tcPr>
            <w:tcW w:w="13201" w:type="dxa"/>
          </w:tcPr>
          <w:p w14:paraId="1C5BC996" w14:textId="0E16A6C8" w:rsidR="00933FCE" w:rsidRDefault="00933FCE" w:rsidP="00B56B13">
            <w:pPr>
              <w:pStyle w:val="Caption"/>
            </w:pPr>
          </w:p>
        </w:tc>
      </w:tr>
      <w:tr w:rsidR="00933FCE" w14:paraId="61F98FAE" w14:textId="77777777" w:rsidTr="003C3E47">
        <w:trPr>
          <w:cantSplit/>
          <w:trHeight w:hRule="exact" w:val="8280"/>
        </w:trPr>
        <w:tc>
          <w:tcPr>
            <w:tcW w:w="1559" w:type="dxa"/>
            <w:textDirection w:val="btLr"/>
          </w:tcPr>
          <w:p w14:paraId="30B24806" w14:textId="42FF2A73" w:rsidR="00933FCE" w:rsidRDefault="008E0573">
            <w:pPr>
              <w:pStyle w:val="Month"/>
            </w:pPr>
            <w:r>
              <w:rPr>
                <w:noProof/>
                <w14:ligatures w14:val="standard"/>
              </w:rPr>
              <mc:AlternateContent>
                <mc:Choice Requires="wps">
                  <w:drawing>
                    <wp:anchor distT="0" distB="0" distL="114300" distR="114300" simplePos="0" relativeHeight="251680768" behindDoc="1" locked="0" layoutInCell="1" allowOverlap="1" wp14:anchorId="520C4C74" wp14:editId="60458A85">
                      <wp:simplePos x="0" y="0"/>
                      <wp:positionH relativeFrom="column">
                        <wp:posOffset>1088390</wp:posOffset>
                      </wp:positionH>
                      <wp:positionV relativeFrom="paragraph">
                        <wp:posOffset>4373880</wp:posOffset>
                      </wp:positionV>
                      <wp:extent cx="8388096" cy="4925568"/>
                      <wp:effectExtent l="0" t="0" r="13335" b="27940"/>
                      <wp:wrapNone/>
                      <wp:docPr id="37" name="Rectangle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388096" cy="4925568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27A9118" id="Rectangle 37" o:spid="_x0000_s1026" style="position:absolute;margin-left:85.7pt;margin-top:344.4pt;width:660.5pt;height:387.85pt;z-index:-25163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" fillcolor="#93a299 [3204]" strokecolor="#47524b [1604]" strokeweight=".73403mm"/>
                  </w:pict>
                </mc:Fallback>
              </mc:AlternateContent>
            </w:r>
            <w:r w:rsidR="0009722E">
              <w:t>September 2013</w:t>
            </w:r>
          </w:p>
        </w:tc>
        <w:tc>
          <w:tcPr>
            <w:tcW w:w="13201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81"/>
              <w:gridCol w:w="1881"/>
              <w:gridCol w:w="1881"/>
              <w:gridCol w:w="1880"/>
              <w:gridCol w:w="1880"/>
              <w:gridCol w:w="1880"/>
              <w:gridCol w:w="1880"/>
            </w:tblGrid>
            <w:tr w:rsidR="00933FCE" w14:paraId="4E292D1D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281CC72" w14:textId="08002DED" w:rsidR="00933FCE" w:rsidRDefault="008E0573">
                  <w:pPr>
                    <w:pStyle w:val="Days"/>
                  </w:pPr>
                  <w:r>
                    <w:rPr>
                      <w:noProof/>
                      <w14:ligatures w14:val="standard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792" behindDoc="1" locked="0" layoutInCell="1" allowOverlap="1" wp14:anchorId="09EE8783" wp14:editId="50E17EB4">
                            <wp:simplePos x="0" y="0"/>
                            <wp:positionH relativeFrom="column">
                              <wp:posOffset>-51054</wp:posOffset>
                            </wp:positionH>
                            <wp:positionV relativeFrom="paragraph">
                              <wp:posOffset>195453</wp:posOffset>
                            </wp:positionV>
                            <wp:extent cx="8363712" cy="4925568"/>
                            <wp:effectExtent l="0" t="0" r="18415" b="27940"/>
                            <wp:wrapNone/>
                            <wp:docPr id="38" name="Rectangle 3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363712" cy="4925568"/>
                                    </a:xfrm>
                                    <a:prstGeom prst="rect">
                                      <a:avLst/>
                                    </a:prstGeom>
                                    <a:gradFill>
                                      <a:gsLst>
                                        <a:gs pos="19000">
                                          <a:srgbClr val="8C939C">
                                            <a:alpha val="86000"/>
                                            <a:lumMod val="35000"/>
                                            <a:lumOff val="65000"/>
                                          </a:srgbClr>
                                        </a:gs>
                                        <a:gs pos="22000">
                                          <a:srgbClr val="F2F2F2">
                                            <a:alpha val="63000"/>
                                            <a:lumMod val="85000"/>
                                            <a:lumOff val="15000"/>
                                          </a:srgbClr>
                                        </a:gs>
                                        <a:gs pos="12000">
                                          <a:schemeClr val="accent5">
                                            <a:lumMod val="60000"/>
                                            <a:alpha val="87000"/>
                                          </a:schemeClr>
                                        </a:gs>
                                      </a:gsLst>
                                      <a:path path="circle">
                                        <a:fillToRect l="50000" t="130000" r="50000" b="-30000"/>
                                      </a:path>
                                    </a:gradFill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209933BB" id="Rectangle 38" o:spid="_x0000_s1026" style="position:absolute;margin-left:-4pt;margin-top:15.4pt;width:658.55pt;height:387.85pt;z-index:-25163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" fillcolor="#4a5362 [1928]" strokecolor="#47524b [1604]" strokeweight=".73403mm">
                            <v:fill opacity="41287f" color2="#f4f4f4" o:opacity2="57016f" focusposition=".5,85197f" focussize="" colors="0 #4a5463;7864f #4a5463;12452f #d7d9dc" focus="100%" type="gradientRadial"/>
                          </v:rect>
                        </w:pict>
                      </mc:Fallback>
                    </mc:AlternateContent>
                  </w:r>
                  <w:r w:rsidR="0009722E"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88D0915" w14:textId="2C659134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5A2320A" w14:textId="27FA6DB4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5A666114" w14:textId="27DF5A6E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4A725FE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B694010" w14:textId="77777777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FCB87E5" w14:textId="02748B91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376C1768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CB491F8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50A82A" w14:textId="7B6799A2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5041A0" w14:textId="3EDA55CB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F28651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17C08C" w14:textId="50D2828A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427CBA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2B79215" w14:textId="773DA331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</w:t>
                  </w:r>
                </w:p>
              </w:tc>
            </w:tr>
            <w:tr w:rsidR="00933FCE" w14:paraId="7730EF49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CABA36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5683C2" w14:textId="18FB5021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0970A9" w14:textId="7543FEFF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33CC4D" w14:textId="2D7DCBBC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53175B3" w14:textId="481501FB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7D11B1" w14:textId="4782AAE9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A1C9FF3" w14:textId="20009516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19EA1A96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58C4B3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7EC03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A02EB5" w14:textId="2E41AAAE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2CA8DA" w14:textId="0221D5CD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567788" w14:textId="3D07742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34690E" w14:textId="4D2BB5CA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1AF3751" w14:textId="27C92AC9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8</w:t>
                  </w:r>
                </w:p>
              </w:tc>
            </w:tr>
            <w:tr w:rsidR="00933FCE" w14:paraId="45806698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0A9F25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882030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47B1CB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17CA936" w14:textId="612F199D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746F1C" w14:textId="7CBF6D78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D74DA1" w14:textId="37A0DD7E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DC9E5C3" w14:textId="1ADD0BA6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</w:tr>
            <w:tr w:rsidR="00933FCE" w14:paraId="1A781F91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9ECBFB1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A82C769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628E661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1AEBE9" w14:textId="572BA9ED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5D906D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1E90F1F" w14:textId="56B679BF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4F5F2FF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15</w:t>
                  </w:r>
                </w:p>
              </w:tc>
            </w:tr>
            <w:tr w:rsidR="00933FCE" w14:paraId="5AFFEAEC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D5FCC21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26C849" w14:textId="1394A168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DDE5821" w14:textId="7B8B339A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E7F25B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497D60" w14:textId="0BCA52DA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5BB06E" w14:textId="749AAD49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C8C3CA8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</w:tr>
            <w:tr w:rsidR="00933FCE" w14:paraId="5FDDAFC6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E43D2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D0B87DE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68230B" w14:textId="5C0AD81B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C153D34" w14:textId="01C3590C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D9D66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03C19C" w14:textId="140EEC2C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8271F05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22</w:t>
                  </w:r>
                </w:p>
              </w:tc>
            </w:tr>
            <w:tr w:rsidR="00933FCE" w14:paraId="773B3FF4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AD23AB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3E4C75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080F94" w14:textId="75A0BADD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04A69E5" w14:textId="42B882CD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CD5AD3" w14:textId="0D400974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2201F5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9B1DB6A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</w:tr>
            <w:tr w:rsidR="00933FCE" w14:paraId="69DA4E6F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117AAA" w14:textId="57F69735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9B8B8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445D4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BA950E" w14:textId="22763D7B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3F4F907" w14:textId="099852E5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024B34" w14:textId="223BB2E0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B0BAC35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29</w:t>
                  </w:r>
                </w:p>
              </w:tc>
            </w:tr>
            <w:tr w:rsidR="00933FCE" w14:paraId="6E349604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6FFE8B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8FA000" w14:textId="7AEF6349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AFA1303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6B85354" w14:textId="7C617509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616D19" w14:textId="65E11B5C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A318AC" w14:textId="0CD1C74D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7F647FD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7B91411A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6C00E0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6A8118" w14:textId="25EDE442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E748F6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7E6FE00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3AB30ED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80AF4A" w14:textId="55076D9D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8D196C1" w14:textId="3AF8F5DC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6</w:t>
                  </w:r>
                </w:p>
              </w:tc>
            </w:tr>
            <w:tr w:rsidR="00933FCE" w14:paraId="43C6448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7B7E3B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A6539C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1E247A9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0E3FCE1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691F73" w14:textId="77777777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E86534" w14:textId="0EEB70C3"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A7F6158" w14:textId="0E2DDA0D" w:rsidR="00933FCE" w:rsidRDefault="00933FCE"/>
              </w:tc>
            </w:tr>
          </w:tbl>
          <w:p w14:paraId="284108C1" w14:textId="3F2E6738" w:rsidR="00933FCE" w:rsidRDefault="00933FCE">
            <w:pPr>
              <w:jc w:val="center"/>
            </w:pPr>
          </w:p>
        </w:tc>
      </w:tr>
    </w:tbl>
    <w:p w14:paraId="3E09EF90" w14:textId="457EA19D" w:rsidR="00933FCE" w:rsidRDefault="00933FCE"/>
    <w:tbl>
      <w:tblPr>
        <w:tblW w:w="1422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October"/>
      </w:tblPr>
      <w:tblGrid>
        <w:gridCol w:w="1019"/>
        <w:gridCol w:w="13201"/>
      </w:tblGrid>
      <w:tr w:rsidR="00933FCE" w14:paraId="34D49DD4" w14:textId="77777777" w:rsidTr="00B56B13">
        <w:trPr>
          <w:cantSplit/>
          <w:trHeight w:hRule="exact" w:val="12859"/>
        </w:trPr>
        <w:tc>
          <w:tcPr>
            <w:tcW w:w="949" w:type="dxa"/>
          </w:tcPr>
          <w:p w14:paraId="1E3829A0" w14:textId="147889A5" w:rsidR="00933FCE" w:rsidRDefault="00933FCE"/>
        </w:tc>
        <w:tc>
          <w:tcPr>
            <w:tcW w:w="13271" w:type="dxa"/>
            <w:vAlign w:val="center"/>
          </w:tcPr>
          <w:p w14:paraId="6BA1AF72" w14:textId="73D9A584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6392A51A" wp14:editId="0FBBAF2F">
                  <wp:extent cx="8093850" cy="4514850"/>
                  <wp:effectExtent l="133350" t="114300" r="135890" b="17145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771" cy="4516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77A34360" w14:textId="77777777" w:rsidTr="00B56B13">
        <w:trPr>
          <w:cantSplit/>
          <w:trHeight w:hRule="exact" w:val="446"/>
        </w:trPr>
        <w:tc>
          <w:tcPr>
            <w:tcW w:w="949" w:type="dxa"/>
          </w:tcPr>
          <w:p w14:paraId="5BB799C4" w14:textId="77777777" w:rsidR="00933FCE" w:rsidRDefault="00933FCE"/>
        </w:tc>
        <w:tc>
          <w:tcPr>
            <w:tcW w:w="13271" w:type="dxa"/>
          </w:tcPr>
          <w:p w14:paraId="2D92E68C" w14:textId="06DFD8BE" w:rsidR="00933FCE" w:rsidRDefault="00933FCE" w:rsidP="0015699D">
            <w:pPr>
              <w:pStyle w:val="Caption"/>
            </w:pPr>
          </w:p>
        </w:tc>
      </w:tr>
      <w:tr w:rsidR="00933FCE" w14:paraId="31C09F84" w14:textId="77777777" w:rsidTr="00B56B13">
        <w:trPr>
          <w:cantSplit/>
          <w:trHeight w:hRule="exact" w:val="8280"/>
        </w:trPr>
        <w:tc>
          <w:tcPr>
            <w:tcW w:w="949" w:type="dxa"/>
            <w:textDirection w:val="btLr"/>
          </w:tcPr>
          <w:p w14:paraId="4D5CB4C2" w14:textId="77777777" w:rsidR="00933FCE" w:rsidRDefault="0009722E">
            <w:pPr>
              <w:pStyle w:val="Month"/>
            </w:pPr>
            <w:r>
              <w:t>October 2013</w:t>
            </w:r>
          </w:p>
        </w:tc>
        <w:tc>
          <w:tcPr>
            <w:tcW w:w="13271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881"/>
              <w:gridCol w:w="1881"/>
              <w:gridCol w:w="1881"/>
              <w:gridCol w:w="1880"/>
              <w:gridCol w:w="1880"/>
              <w:gridCol w:w="1880"/>
              <w:gridCol w:w="1880"/>
            </w:tblGrid>
            <w:tr w:rsidR="00933FCE" w14:paraId="2C9FDF10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88F4C1E" w14:textId="77777777"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C680C57" w14:textId="7D2A4ECE"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EAE3FBF" w14:textId="77777777"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DD04991" w14:textId="77777777"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6AA32EF1" w14:textId="77777777"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14CC9B7" w14:textId="511E7A74"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9E3361D" w14:textId="4C676714"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14:paraId="0EE0A10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3D2B34" w14:textId="737F48D1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AF1AD2" w14:textId="4A3AE5A8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A4B537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C8F16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E1978A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7F7FE5" w14:textId="1B10AAF8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C5A4A48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6</w:t>
                  </w:r>
                </w:p>
              </w:tc>
            </w:tr>
            <w:tr w:rsidR="00933FCE" w14:paraId="0BFAFEA2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8F0A9F" w14:textId="33BF2527" w:rsidR="00933FCE" w:rsidRPr="008E0573" w:rsidRDefault="00551F15">
                  <w:pPr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drawing>
                      <wp:anchor distT="0" distB="0" distL="114300" distR="114300" simplePos="0" relativeHeight="251667456" behindDoc="1" locked="0" layoutInCell="1" allowOverlap="1" wp14:anchorId="52715CAB" wp14:editId="4381DC45">
                        <wp:simplePos x="0" y="0"/>
                        <wp:positionH relativeFrom="page">
                          <wp:posOffset>-1535430</wp:posOffset>
                        </wp:positionH>
                        <wp:positionV relativeFrom="paragraph">
                          <wp:posOffset>-10218420</wp:posOffset>
                        </wp:positionV>
                        <wp:extent cx="23865840" cy="15936595"/>
                        <wp:effectExtent l="0" t="0" r="3810" b="8255"/>
                        <wp:wrapNone/>
                        <wp:docPr id="26" name="Picture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6" name="1561506i.jpg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65840" cy="159365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97579E" w14:textId="08E77D50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092AC8" w14:textId="5FF4B921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BB0117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0259F4D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5D45E8" w14:textId="09F6D815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B4FB5B8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</w:tr>
            <w:tr w:rsidR="00933FCE" w14:paraId="34816E73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073577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9ADAF1" w14:textId="4F27F95B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CE18AF" w14:textId="6992485A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95AFD7" w14:textId="15F9D45C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B87A2C5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D7C4D5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4AFBA0E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13</w:t>
                  </w:r>
                </w:p>
              </w:tc>
            </w:tr>
            <w:tr w:rsidR="00933FCE" w14:paraId="182F0A2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76F091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F7CCC2" w14:textId="4CA21F80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A76FF66" w14:textId="357BA443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30CC7D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21A87C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49650E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5B692EB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</w:tr>
            <w:tr w:rsidR="00933FCE" w14:paraId="0C369B44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FA455C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E7B793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1E5856D" w14:textId="7E1566C2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D3C6FA6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943755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1B6D7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642D01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20</w:t>
                  </w:r>
                </w:p>
              </w:tc>
            </w:tr>
            <w:tr w:rsidR="00933FCE" w14:paraId="566F705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EF320F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601F52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9E7DA1" w14:textId="30DE2754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467876" w14:textId="6E1129FA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F87FAB8" w14:textId="216B9C2B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EAA32FE" w14:textId="229755C2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273256C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</w:tr>
            <w:tr w:rsidR="00933FCE" w14:paraId="4822DF9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354D6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E6A701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A1BB9C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A73F6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37B293" w14:textId="071E7AA1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BCA83AD" w14:textId="454116D0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32A4842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27</w:t>
                  </w:r>
                </w:p>
              </w:tc>
            </w:tr>
            <w:tr w:rsidR="00933FCE" w14:paraId="1D3CA97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E8BF54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00F60D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7EC0001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3C8F172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E3560A" w14:textId="283601B8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689D3E" w14:textId="48BE384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26524AC" w14:textId="77777777" w:rsidR="00933FCE" w:rsidRPr="008E0573" w:rsidRDefault="00933FCE">
                  <w:pPr>
                    <w:rPr>
                      <w:noProof/>
                      <w:color w:val="22210C" w:themeColor="background2" w:themeShade="1A"/>
                    </w:rPr>
                  </w:pPr>
                </w:p>
              </w:tc>
            </w:tr>
            <w:tr w:rsidR="00933FCE" w14:paraId="0133AC6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3DD894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AA6EE5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6D2BD1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36EEF5" w14:textId="77777777" w:rsidR="00933FCE" w:rsidRPr="008E0573" w:rsidRDefault="0009722E">
                  <w:pPr>
                    <w:pStyle w:val="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noProof/>
                      <w:color w:val="22210C" w:themeColor="background2" w:themeShade="1A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79F490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A7FDB1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8BC7725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3</w:t>
                  </w:r>
                </w:p>
              </w:tc>
            </w:tr>
            <w:tr w:rsidR="00933FCE" w14:paraId="616685DA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6A66E1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F98FB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0A695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773779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97D7C6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3DB753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3AEBBC7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  <w:tr w:rsidR="00933FCE" w14:paraId="483A163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529DDC1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2CFB9F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BDD9AE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54B6A9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4F0520E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288A2B4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ED68F09" w14:textId="77777777" w:rsidR="00933FCE" w:rsidRPr="008E0573" w:rsidRDefault="0009722E">
                  <w:pPr>
                    <w:pStyle w:val="Off-MonthDates"/>
                    <w:rPr>
                      <w:color w:val="22210C" w:themeColor="background2" w:themeShade="1A"/>
                    </w:rPr>
                  </w:pPr>
                  <w:r w:rsidRPr="008E0573">
                    <w:rPr>
                      <w:color w:val="22210C" w:themeColor="background2" w:themeShade="1A"/>
                    </w:rPr>
                    <w:t>10</w:t>
                  </w:r>
                </w:p>
              </w:tc>
            </w:tr>
            <w:tr w:rsidR="00933FCE" w14:paraId="18419B9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7736D4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233740A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F76F3D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733533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CCCEA6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20B084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0207552" w14:textId="77777777" w:rsidR="00933FCE" w:rsidRPr="008E0573" w:rsidRDefault="00933FCE">
                  <w:pPr>
                    <w:rPr>
                      <w:color w:val="22210C" w:themeColor="background2" w:themeShade="1A"/>
                    </w:rPr>
                  </w:pPr>
                </w:p>
              </w:tc>
            </w:tr>
          </w:tbl>
          <w:p w14:paraId="27F9B5CF" w14:textId="1DDB1A35" w:rsidR="00933FCE" w:rsidRDefault="008E0573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1" locked="0" layoutInCell="1" allowOverlap="1" wp14:anchorId="79892BA2" wp14:editId="56E93EE8">
                      <wp:simplePos x="0" y="0"/>
                      <wp:positionH relativeFrom="column">
                        <wp:posOffset>8509</wp:posOffset>
                      </wp:positionH>
                      <wp:positionV relativeFrom="paragraph">
                        <wp:posOffset>-4855083</wp:posOffset>
                      </wp:positionV>
                      <wp:extent cx="8375904" cy="4901184"/>
                      <wp:effectExtent l="0" t="0" r="25400" b="13970"/>
                      <wp:wrapNone/>
                      <wp:docPr id="39" name="Rectangle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375904" cy="4901184"/>
                              </a:xfrm>
                              <a:prstGeom prst="rect">
                                <a:avLst/>
                              </a:prstGeom>
                              <a:gradFill>
                                <a:gsLst>
                                  <a:gs pos="19000">
                                    <a:srgbClr val="8C939C">
                                      <a:alpha val="86000"/>
                                      <a:lumMod val="35000"/>
                                      <a:lumOff val="65000"/>
                                    </a:srgbClr>
                                  </a:gs>
                                  <a:gs pos="19000">
                                    <a:srgbClr val="F2F2F2">
                                      <a:lumMod val="85000"/>
                                      <a:lumOff val="15000"/>
                                      <a:alpha val="78000"/>
                                    </a:srgbClr>
                                  </a:gs>
                                  <a:gs pos="13000">
                                    <a:schemeClr val="accent5">
                                      <a:lumMod val="60000"/>
                                      <a:alpha val="87000"/>
                                    </a:schemeClr>
                                  </a:gs>
                                </a:gsLst>
                                <a:path path="circle">
                                  <a:fillToRect l="50000" t="130000" r="50000" b="-30000"/>
                                </a:path>
                              </a:gra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3164643" id="Rectangle 39" o:spid="_x0000_s1026" style="position:absolute;margin-left:.65pt;margin-top:-382.3pt;width:659.5pt;height:385.9pt;z-index:-25163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" fillcolor="#4a5362 [1928]" strokecolor="#47524b [1604]" strokeweight=".73403mm">
                      <v:fill opacity="51118f" color2="#f4f4f4" o:opacity2="57016f" focusposition=".5,85197f" focussize="" colors="0 #4a5463;8520f #4a5463;12452f #d7d9dc" focus="100%" type="gradientRadial"/>
                    </v:rect>
                  </w:pict>
                </mc:Fallback>
              </mc:AlternateContent>
            </w:r>
          </w:p>
        </w:tc>
      </w:tr>
    </w:tbl>
    <w:p w14:paraId="45B45236" w14:textId="648B6472" w:rsidR="00933FCE" w:rsidRDefault="00933FCE"/>
    <w:tbl>
      <w:tblPr>
        <w:tblW w:w="14310" w:type="dxa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November"/>
      </w:tblPr>
      <w:tblGrid>
        <w:gridCol w:w="1019"/>
        <w:gridCol w:w="13438"/>
      </w:tblGrid>
      <w:tr w:rsidR="00933FCE" w14:paraId="06D51948" w14:textId="77777777" w:rsidTr="00C82E2B">
        <w:trPr>
          <w:cantSplit/>
          <w:trHeight w:hRule="exact" w:val="12859"/>
        </w:trPr>
        <w:tc>
          <w:tcPr>
            <w:tcW w:w="932" w:type="dxa"/>
          </w:tcPr>
          <w:p w14:paraId="31C2B17E" w14:textId="01EDF19D" w:rsidR="00933FCE" w:rsidRDefault="00551F15">
            <w:r>
              <w:rPr>
                <w:noProof/>
              </w:rPr>
              <w:lastRenderedPageBreak/>
              <w:drawing>
                <wp:anchor distT="0" distB="0" distL="114300" distR="114300" simplePos="0" relativeHeight="251668480" behindDoc="1" locked="0" layoutInCell="1" allowOverlap="1" wp14:anchorId="2B62389D" wp14:editId="31802652">
                  <wp:simplePos x="0" y="0"/>
                  <wp:positionH relativeFrom="column">
                    <wp:posOffset>-2612131</wp:posOffset>
                  </wp:positionH>
                  <wp:positionV relativeFrom="paragraph">
                    <wp:posOffset>-1</wp:posOffset>
                  </wp:positionV>
                  <wp:extent cx="20251420" cy="14798351"/>
                  <wp:effectExtent l="0" t="0" r="0" b="381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snowflakes_background_bright_texture_winter_55300_1920x1200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8357" cy="14803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3378" w:type="dxa"/>
            <w:vAlign w:val="center"/>
          </w:tcPr>
          <w:p w14:paraId="151FFA61" w14:textId="2BB60BC3"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7EEDD377" wp14:editId="5FC0EC2F">
                  <wp:extent cx="8226261" cy="5143500"/>
                  <wp:effectExtent l="133350" t="133350" r="156210" b="17145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32515" cy="514741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71B2A9C3" w14:textId="77777777" w:rsidTr="00C82E2B">
        <w:trPr>
          <w:cantSplit/>
          <w:trHeight w:hRule="exact" w:val="446"/>
        </w:trPr>
        <w:tc>
          <w:tcPr>
            <w:tcW w:w="932" w:type="dxa"/>
          </w:tcPr>
          <w:p w14:paraId="3837A1EB" w14:textId="77777777" w:rsidR="00933FCE" w:rsidRDefault="00933FCE"/>
        </w:tc>
        <w:tc>
          <w:tcPr>
            <w:tcW w:w="13378" w:type="dxa"/>
          </w:tcPr>
          <w:p w14:paraId="494B8824" w14:textId="6ECC2F44" w:rsidR="00933FCE" w:rsidRDefault="00933FCE" w:rsidP="00551F15">
            <w:pPr>
              <w:pStyle w:val="Caption"/>
            </w:pPr>
          </w:p>
        </w:tc>
      </w:tr>
      <w:tr w:rsidR="00933FCE" w14:paraId="23EAC328" w14:textId="77777777" w:rsidTr="00C82E2B">
        <w:trPr>
          <w:cantSplit/>
          <w:trHeight w:hRule="exact" w:val="8280"/>
        </w:trPr>
        <w:tc>
          <w:tcPr>
            <w:tcW w:w="932" w:type="dxa"/>
            <w:textDirection w:val="btLr"/>
          </w:tcPr>
          <w:p w14:paraId="6E279220" w14:textId="77777777" w:rsidR="00933FCE" w:rsidRPr="00B33670" w:rsidRDefault="0009722E">
            <w:pPr>
              <w:pStyle w:val="Month"/>
              <w:rPr>
                <w:color w:val="336600"/>
              </w:rPr>
            </w:pPr>
            <w:r w:rsidRPr="00B33670">
              <w:rPr>
                <w:color w:val="336600"/>
              </w:rPr>
              <w:t>November 2013</w:t>
            </w:r>
          </w:p>
        </w:tc>
        <w:tc>
          <w:tcPr>
            <w:tcW w:w="13378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915"/>
              <w:gridCol w:w="1915"/>
              <w:gridCol w:w="1914"/>
              <w:gridCol w:w="1914"/>
              <w:gridCol w:w="1914"/>
              <w:gridCol w:w="1914"/>
              <w:gridCol w:w="1914"/>
            </w:tblGrid>
            <w:tr w:rsidR="00933FCE" w14:paraId="0AE9BA8D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7F1DD23A" w14:textId="77777777" w:rsidR="00933FCE" w:rsidRPr="00B33670" w:rsidRDefault="0009722E">
                  <w:pPr>
                    <w:pStyle w:val="Days"/>
                    <w:rPr>
                      <w:color w:val="92D050"/>
                    </w:rPr>
                  </w:pPr>
                  <w:r w:rsidRPr="00B33670">
                    <w:rPr>
                      <w:color w:val="92D050"/>
                    </w:rP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616FDF9" w14:textId="77777777" w:rsidR="00933FCE" w:rsidRPr="00B33670" w:rsidRDefault="0009722E">
                  <w:pPr>
                    <w:pStyle w:val="Days"/>
                    <w:rPr>
                      <w:color w:val="92D050"/>
                    </w:rPr>
                  </w:pPr>
                  <w:r w:rsidRPr="00B33670">
                    <w:rPr>
                      <w:color w:val="92D050"/>
                    </w:rP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B19F986" w14:textId="77777777" w:rsidR="00933FCE" w:rsidRPr="00B33670" w:rsidRDefault="0009722E">
                  <w:pPr>
                    <w:pStyle w:val="Days"/>
                    <w:rPr>
                      <w:color w:val="92D050"/>
                    </w:rPr>
                  </w:pPr>
                  <w:r w:rsidRPr="00B33670">
                    <w:rPr>
                      <w:color w:val="92D050"/>
                    </w:rP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E8648C6" w14:textId="77777777" w:rsidR="00933FCE" w:rsidRPr="00B33670" w:rsidRDefault="0009722E">
                  <w:pPr>
                    <w:pStyle w:val="Days"/>
                    <w:rPr>
                      <w:color w:val="92D050"/>
                    </w:rPr>
                  </w:pPr>
                  <w:r w:rsidRPr="00B33670">
                    <w:rPr>
                      <w:color w:val="92D050"/>
                    </w:rP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0A28529" w14:textId="77777777" w:rsidR="00933FCE" w:rsidRPr="00B33670" w:rsidRDefault="0009722E">
                  <w:pPr>
                    <w:pStyle w:val="Days"/>
                    <w:rPr>
                      <w:color w:val="92D050"/>
                    </w:rPr>
                  </w:pPr>
                  <w:r w:rsidRPr="00B33670">
                    <w:rPr>
                      <w:color w:val="92D050"/>
                    </w:rP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5DB3656" w14:textId="77777777" w:rsidR="00933FCE" w:rsidRPr="00B33670" w:rsidRDefault="0009722E">
                  <w:pPr>
                    <w:pStyle w:val="Days"/>
                    <w:rPr>
                      <w:color w:val="92D050"/>
                    </w:rPr>
                  </w:pPr>
                  <w:r w:rsidRPr="00B33670">
                    <w:rPr>
                      <w:color w:val="92D050"/>
                    </w:rP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15C03CD0" w14:textId="77777777" w:rsidR="00933FCE" w:rsidRPr="00B33670" w:rsidRDefault="0009722E">
                  <w:pPr>
                    <w:pStyle w:val="Days"/>
                    <w:rPr>
                      <w:color w:val="92D050"/>
                    </w:rPr>
                  </w:pPr>
                  <w:r w:rsidRPr="00B33670">
                    <w:rPr>
                      <w:color w:val="92D050"/>
                    </w:rPr>
                    <w:t>Sunday</w:t>
                  </w:r>
                </w:p>
              </w:tc>
            </w:tr>
            <w:tr w:rsidR="00933FCE" w14:paraId="52E795F0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A67589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F7D917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6503CC5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F381D3F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6C6BEE5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963C31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B901E4F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3</w:t>
                  </w:r>
                </w:p>
              </w:tc>
            </w:tr>
            <w:tr w:rsidR="00933FCE" w14:paraId="41C7B2D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6FFED8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905219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AA7AAC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E310069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E99383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CCDA7D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4E6B558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</w:tr>
            <w:tr w:rsidR="00933FCE" w14:paraId="01F4098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5246242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DA3F63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2BEA8C1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5CF49E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2118A7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BBB4E7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017F3E3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10</w:t>
                  </w:r>
                </w:p>
              </w:tc>
            </w:tr>
            <w:tr w:rsidR="00933FCE" w14:paraId="0C506A39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A1D82FE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36F7AF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C8C1E4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CC323CD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5415B11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74F9516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631734C6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</w:tr>
            <w:tr w:rsidR="00933FCE" w14:paraId="3888C3FA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407BB77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AF84E5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8A15AA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6DF7BE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CC61DD2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72ED6A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F0AB32E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17</w:t>
                  </w:r>
                </w:p>
              </w:tc>
            </w:tr>
            <w:tr w:rsidR="00933FCE" w14:paraId="19032AA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1D3269C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7D11E0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23AB18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67A70F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80E7A7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43DF97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41E5693D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</w:tr>
            <w:tr w:rsidR="00933FCE" w14:paraId="31DBA70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987BB7B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3038B8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FCDF48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30EB156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B60489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2D8E2DE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5845C74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24</w:t>
                  </w:r>
                </w:p>
              </w:tc>
            </w:tr>
            <w:tr w:rsidR="00933FCE" w14:paraId="340F2651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A2BB89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8015F5F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7B488DD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F37FD1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F7B66BF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215D7F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70C75C6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</w:tr>
            <w:tr w:rsidR="00933FCE" w14:paraId="1F772735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3DAECB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D677286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A12AD0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5F446E1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4FECFF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043C282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289E732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1</w:t>
                  </w:r>
                </w:p>
              </w:tc>
            </w:tr>
            <w:tr w:rsidR="00933FCE" w14:paraId="745278CC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27DF04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9A37039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E151765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2F4B9E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374C2A3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15BEA0A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E2E612B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</w:tr>
            <w:tr w:rsidR="00933FCE" w14:paraId="0B594B0C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AF12392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FEE5C73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65D7B65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B53C6CE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7FEA301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EC032DC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7E6BDF0F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8</w:t>
                  </w:r>
                </w:p>
              </w:tc>
            </w:tr>
            <w:tr w:rsidR="00933FCE" w14:paraId="5192F3F3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A0C3ED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189609E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E4C819C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153350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05E3E6F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8DEEE9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213182B" w14:textId="77777777" w:rsidR="00933FCE" w:rsidRPr="00551F15" w:rsidRDefault="00933FCE">
                  <w:pPr>
                    <w:rPr>
                      <w:color w:val="ACA73B" w:themeColor="background2" w:themeShade="80"/>
                    </w:rPr>
                  </w:pPr>
                </w:p>
              </w:tc>
            </w:tr>
          </w:tbl>
          <w:p w14:paraId="0DA59250" w14:textId="1ECACA14" w:rsidR="00933FCE" w:rsidRDefault="00B33670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1" locked="0" layoutInCell="1" allowOverlap="1" wp14:anchorId="64B725F9" wp14:editId="246B390B">
                      <wp:simplePos x="0" y="0"/>
                      <wp:positionH relativeFrom="column">
                        <wp:posOffset>8509</wp:posOffset>
                      </wp:positionH>
                      <wp:positionV relativeFrom="paragraph">
                        <wp:posOffset>-4879467</wp:posOffset>
                      </wp:positionV>
                      <wp:extent cx="8510016" cy="4913376"/>
                      <wp:effectExtent l="0" t="0" r="24765" b="20955"/>
                      <wp:wrapNone/>
                      <wp:docPr id="40" name="Rectangle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510016" cy="4913376"/>
                              </a:xfrm>
                              <a:prstGeom prst="rect">
                                <a:avLst/>
                              </a:prstGeom>
                              <a:gradFill>
                                <a:gsLst>
                                  <a:gs pos="19000">
                                    <a:srgbClr val="8C939C">
                                      <a:alpha val="86000"/>
                                      <a:lumMod val="35000"/>
                                      <a:lumOff val="65000"/>
                                    </a:srgbClr>
                                  </a:gs>
                                  <a:gs pos="19000">
                                    <a:srgbClr val="F2F2F2">
                                      <a:lumMod val="85000"/>
                                      <a:lumOff val="15000"/>
                                      <a:alpha val="78000"/>
                                    </a:srgbClr>
                                  </a:gs>
                                  <a:gs pos="13000">
                                    <a:schemeClr val="accent5">
                                      <a:lumMod val="60000"/>
                                      <a:alpha val="87000"/>
                                    </a:schemeClr>
                                  </a:gs>
                                </a:gsLst>
                                <a:path path="circle">
                                  <a:fillToRect l="50000" t="130000" r="50000" b="-30000"/>
                                </a:path>
                              </a:gra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F502315" id="Rectangle 40" o:spid="_x0000_s1026" style="position:absolute;margin-left:.65pt;margin-top:-384.2pt;width:670.1pt;height:386.9pt;z-index:-25163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" fillcolor="#4a5362 [1928]" strokecolor="#47524b [1604]" strokeweight=".73403mm">
                      <v:fill opacity="51118f" color2="#f4f4f4" o:opacity2="57016f" focusposition=".5,85197f" focussize="" colors="0 #4a5463;8520f #4a5463;12452f #d7d9dc" focus="100%" type="gradientRadial"/>
                    </v:rect>
                  </w:pict>
                </mc:Fallback>
              </mc:AlternateContent>
            </w:r>
          </w:p>
        </w:tc>
      </w:tr>
    </w:tbl>
    <w:p w14:paraId="004DA2F0" w14:textId="77777777"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December"/>
      </w:tblPr>
      <w:tblGrid>
        <w:gridCol w:w="1009"/>
        <w:gridCol w:w="12311"/>
      </w:tblGrid>
      <w:tr w:rsidR="00933FCE" w14:paraId="6484ED2E" w14:textId="77777777">
        <w:trPr>
          <w:cantSplit/>
          <w:trHeight w:hRule="exact" w:val="12859"/>
        </w:trPr>
        <w:tc>
          <w:tcPr>
            <w:tcW w:w="1036" w:type="dxa"/>
          </w:tcPr>
          <w:p w14:paraId="3D7076A7" w14:textId="250A4F47" w:rsidR="00933FCE" w:rsidRDefault="00933FCE"/>
        </w:tc>
        <w:tc>
          <w:tcPr>
            <w:tcW w:w="12284" w:type="dxa"/>
            <w:vAlign w:val="center"/>
          </w:tcPr>
          <w:p w14:paraId="1E84B79E" w14:textId="1999C43F" w:rsidR="00933FCE" w:rsidRDefault="00C91211">
            <w:pPr>
              <w:pStyle w:val="NoSpacing"/>
            </w:pPr>
            <w:r w:rsidRPr="00C91211">
              <w:rPr>
                <w:noProof/>
                <w:color w:val="ACA73B" w:themeColor="background2" w:themeShade="80"/>
              </w:rPr>
              <w:drawing>
                <wp:anchor distT="0" distB="0" distL="114300" distR="114300" simplePos="0" relativeHeight="251669504" behindDoc="1" locked="0" layoutInCell="1" allowOverlap="1" wp14:anchorId="065F6930" wp14:editId="396D129C">
                  <wp:simplePos x="0" y="0"/>
                  <wp:positionH relativeFrom="column">
                    <wp:posOffset>-7824470</wp:posOffset>
                  </wp:positionH>
                  <wp:positionV relativeFrom="paragraph">
                    <wp:posOffset>-853440</wp:posOffset>
                  </wp:positionV>
                  <wp:extent cx="26043890" cy="17900015"/>
                  <wp:effectExtent l="0" t="0" r="0" b="6985"/>
                  <wp:wrapNone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winter_ski_track_traces_trees_snow_mountains_day_30519_1680x1050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3890" cy="17900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9722E">
              <w:rPr>
                <w:noProof/>
              </w:rPr>
              <w:drawing>
                <wp:inline distT="0" distB="0" distL="0" distR="0" wp14:anchorId="3324DE3C" wp14:editId="0C97D3F8">
                  <wp:extent cx="7593488" cy="4777273"/>
                  <wp:effectExtent l="133350" t="114300" r="140970" b="15684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4531" cy="477792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14:paraId="4C08E5D0" w14:textId="77777777">
        <w:trPr>
          <w:cantSplit/>
          <w:trHeight w:hRule="exact" w:val="446"/>
        </w:trPr>
        <w:tc>
          <w:tcPr>
            <w:tcW w:w="1036" w:type="dxa"/>
          </w:tcPr>
          <w:p w14:paraId="5A8BF42C" w14:textId="77777777" w:rsidR="00933FCE" w:rsidRDefault="00933FCE"/>
        </w:tc>
        <w:tc>
          <w:tcPr>
            <w:tcW w:w="12284" w:type="dxa"/>
          </w:tcPr>
          <w:p w14:paraId="46231C7E" w14:textId="3C41D5BA" w:rsidR="00933FCE" w:rsidRDefault="00933FCE" w:rsidP="00551F15">
            <w:pPr>
              <w:pStyle w:val="Caption"/>
            </w:pPr>
          </w:p>
        </w:tc>
      </w:tr>
      <w:tr w:rsidR="00C91211" w:rsidRPr="00C91211" w14:paraId="19A1F041" w14:textId="77777777">
        <w:trPr>
          <w:cantSplit/>
          <w:trHeight w:hRule="exact" w:val="8280"/>
        </w:trPr>
        <w:tc>
          <w:tcPr>
            <w:tcW w:w="1036" w:type="dxa"/>
            <w:textDirection w:val="btLr"/>
          </w:tcPr>
          <w:p w14:paraId="0C6546D0" w14:textId="77777777" w:rsidR="00933FCE" w:rsidRPr="00C91211" w:rsidRDefault="0009722E">
            <w:pPr>
              <w:pStyle w:val="Month"/>
              <w:rPr>
                <w:color w:val="ACA73B" w:themeColor="background2" w:themeShade="80"/>
              </w:rPr>
            </w:pPr>
            <w:r w:rsidRPr="00C91211">
              <w:rPr>
                <w:color w:val="ACA73B" w:themeColor="background2" w:themeShade="80"/>
              </w:rPr>
              <w:t>December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54"/>
              <w:gridCol w:w="1754"/>
              <w:gridCol w:w="1753"/>
              <w:gridCol w:w="1753"/>
              <w:gridCol w:w="1753"/>
              <w:gridCol w:w="1753"/>
              <w:gridCol w:w="1753"/>
            </w:tblGrid>
            <w:tr w:rsidR="00C91211" w:rsidRPr="00C91211" w14:paraId="59E078ED" w14:textId="77777777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45A62C5" w14:textId="724D45B3" w:rsidR="00933FCE" w:rsidRPr="00B33670" w:rsidRDefault="00B33670">
                  <w:pPr>
                    <w:pStyle w:val="Day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  <w14:ligatures w14:val="standard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4864" behindDoc="1" locked="0" layoutInCell="1" allowOverlap="1" wp14:anchorId="1977D5C5" wp14:editId="4F44EB40">
                            <wp:simplePos x="0" y="0"/>
                            <wp:positionH relativeFrom="column">
                              <wp:posOffset>-44704</wp:posOffset>
                            </wp:positionH>
                            <wp:positionV relativeFrom="paragraph">
                              <wp:posOffset>183261</wp:posOffset>
                            </wp:positionV>
                            <wp:extent cx="7790688" cy="4937760"/>
                            <wp:effectExtent l="0" t="0" r="20320" b="15240"/>
                            <wp:wrapNone/>
                            <wp:docPr id="41" name="Rectangle 4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7790688" cy="4937760"/>
                                    </a:xfrm>
                                    <a:prstGeom prst="rect">
                                      <a:avLst/>
                                    </a:prstGeom>
                                    <a:gradFill>
                                      <a:gsLst>
                                        <a:gs pos="19000">
                                          <a:srgbClr val="8C939C">
                                            <a:alpha val="86000"/>
                                            <a:lumMod val="35000"/>
                                            <a:lumOff val="65000"/>
                                          </a:srgbClr>
                                        </a:gs>
                                        <a:gs pos="99000">
                                          <a:srgbClr val="F2F2F2">
                                            <a:alpha val="96000"/>
                                            <a:lumMod val="80000"/>
                                          </a:srgbClr>
                                        </a:gs>
                                        <a:gs pos="100000">
                                          <a:schemeClr val="accent5">
                                            <a:lumMod val="76000"/>
                                          </a:schemeClr>
                                        </a:gs>
                                      </a:gsLst>
                                      <a:path path="circle">
                                        <a:fillToRect l="50000" t="130000" r="50000" b="-30000"/>
                                      </a:path>
                                    </a:gradFill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5F411FE5" id="Rectangle 41" o:spid="_x0000_s1026" style="position:absolute;margin-left:-3.5pt;margin-top:14.45pt;width:613.45pt;height:388.8pt;z-index:-251631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" fillcolor="#d7d9dc" strokecolor="#47524b [1604]" strokeweight=".73403mm">
                            <v:fill color2="#5d697c [2440]" o:opacity2="56360f" focusposition=".5,85197f" focussize="" colors="0 #d7d9dc;12452f #d7d9dc;64881f #c2c2c2" focus="100%" type="gradientRadial"/>
                          </v:rect>
                        </w:pict>
                      </mc:Fallback>
                    </mc:AlternateContent>
                  </w:r>
                  <w:r w:rsidR="0009722E" w:rsidRPr="00B33670">
                    <w:rPr>
                      <w:color w:val="000000"/>
                    </w:rP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A8BE4CD" w14:textId="77777777" w:rsidR="00933FCE" w:rsidRPr="00B33670" w:rsidRDefault="0009722E">
                  <w:pPr>
                    <w:pStyle w:val="Day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23D56005" w14:textId="77777777" w:rsidR="00933FCE" w:rsidRPr="00B33670" w:rsidRDefault="0009722E">
                  <w:pPr>
                    <w:pStyle w:val="Day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BD16799" w14:textId="77777777" w:rsidR="00933FCE" w:rsidRPr="00B33670" w:rsidRDefault="0009722E">
                  <w:pPr>
                    <w:pStyle w:val="Day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3B8032DF" w14:textId="77777777" w:rsidR="00933FCE" w:rsidRPr="00B33670" w:rsidRDefault="0009722E">
                  <w:pPr>
                    <w:pStyle w:val="Day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402C6A21" w14:textId="5F36F57F" w:rsidR="00933FCE" w:rsidRPr="00B33670" w:rsidRDefault="0009722E">
                  <w:pPr>
                    <w:pStyle w:val="Day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14:paraId="02F05B05" w14:textId="77777777" w:rsidR="00933FCE" w:rsidRPr="00B33670" w:rsidRDefault="0009722E">
                  <w:pPr>
                    <w:pStyle w:val="Day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Sunday</w:t>
                  </w:r>
                </w:p>
              </w:tc>
            </w:tr>
            <w:tr w:rsidR="00C91211" w:rsidRPr="00C91211" w14:paraId="0506E706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38BF917" w14:textId="7FBE4296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BDF9B6D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C5AAE04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D2AE63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678EB20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E0F854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CA36FDA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1</w:t>
                  </w:r>
                </w:p>
              </w:tc>
            </w:tr>
            <w:tr w:rsidR="00C91211" w:rsidRPr="00C91211" w14:paraId="60BB048E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4D98913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86C8B12" w14:textId="65ED4CC5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7202467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7216EB8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8A14084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D34E038" w14:textId="67728FB2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08A9D23" w14:textId="74152E44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</w:tr>
            <w:tr w:rsidR="00C91211" w:rsidRPr="00C91211" w14:paraId="6031AFE2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AAA850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B07B326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170611E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F4AA218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D3933FB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68C060A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4D09003" w14:textId="5583F05C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8</w:t>
                  </w:r>
                </w:p>
              </w:tc>
            </w:tr>
            <w:tr w:rsidR="00C91211" w:rsidRPr="00C91211" w14:paraId="4F00E6C4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356769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CD2014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547FB3" w14:textId="0BECE1A9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0B3C71A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BE9F873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ED42F9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E2F1336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</w:tr>
            <w:tr w:rsidR="00C91211" w:rsidRPr="00C91211" w14:paraId="6D321164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0A1D979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20E2DB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4ABB49D" w14:textId="48661B36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2A3CC8B2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EC3073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80B992D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0000E52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15</w:t>
                  </w:r>
                </w:p>
              </w:tc>
            </w:tr>
            <w:tr w:rsidR="00C91211" w:rsidRPr="00C91211" w14:paraId="63709166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4D20C9C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3A8A12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5CFC6BB" w14:textId="23A04579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07C6E2" w14:textId="07F9FA45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658281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94C3D65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3CDC1DD0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</w:tr>
            <w:tr w:rsidR="00C91211" w:rsidRPr="00C91211" w14:paraId="0BA18D99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086D1EA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F2FF25E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D7203CC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A08887E" w14:textId="4A8B62D5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4692C74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1DB4073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3443B3E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22</w:t>
                  </w:r>
                </w:p>
              </w:tc>
            </w:tr>
            <w:tr w:rsidR="00C91211" w:rsidRPr="00C91211" w14:paraId="2BA9355F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FC1D26A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B21050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28A4CE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5474135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99D8E4E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C693083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2A76D3D4" w14:textId="77777777" w:rsidR="00933FCE" w:rsidRPr="00B33670" w:rsidRDefault="00933FCE">
                  <w:pPr>
                    <w:rPr>
                      <w:noProof/>
                      <w:color w:val="000000"/>
                    </w:rPr>
                  </w:pPr>
                </w:p>
              </w:tc>
            </w:tr>
            <w:tr w:rsidR="00C91211" w:rsidRPr="00C91211" w14:paraId="18100F95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57150AF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73114E1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0FAC444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F485E4F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656F568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1118887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18AF4C55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noProof/>
                      <w:color w:val="000000"/>
                    </w:rPr>
                    <w:t>29</w:t>
                  </w:r>
                </w:p>
              </w:tc>
            </w:tr>
            <w:tr w:rsidR="00C91211" w:rsidRPr="00C91211" w14:paraId="23CC4969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B3276AC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FF74C6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82F8846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8BD60C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99F647F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2DF49AE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B1A877A" w14:textId="77777777" w:rsidR="00933FCE" w:rsidRPr="00B33670" w:rsidRDefault="00933FCE">
                  <w:pPr>
                    <w:rPr>
                      <w:color w:val="000000"/>
                    </w:rPr>
                  </w:pPr>
                </w:p>
              </w:tc>
            </w:tr>
            <w:tr w:rsidR="00C91211" w:rsidRPr="00C91211" w14:paraId="5369B2E1" w14:textId="77777777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F28FECF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2C437D9" w14:textId="77777777" w:rsidR="00933FCE" w:rsidRPr="00B33670" w:rsidRDefault="0009722E">
                  <w:pPr>
                    <w:pStyle w:val="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C9F41FF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54B39606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088F3B7A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79E95BE2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0876DF85" w14:textId="77777777" w:rsidR="00933FCE" w:rsidRPr="00B33670" w:rsidRDefault="0009722E">
                  <w:pPr>
                    <w:pStyle w:val="Off-MonthDates"/>
                    <w:rPr>
                      <w:color w:val="000000"/>
                    </w:rPr>
                  </w:pPr>
                  <w:r w:rsidRPr="00B33670">
                    <w:rPr>
                      <w:color w:val="000000"/>
                    </w:rPr>
                    <w:t>5</w:t>
                  </w:r>
                </w:p>
              </w:tc>
            </w:tr>
            <w:tr w:rsidR="00C91211" w:rsidRPr="00C91211" w14:paraId="4A527215" w14:textId="77777777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900391B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389B92B5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4357F1AF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1FDFAECD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341BB59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14:paraId="6BBD2D1B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14:paraId="5378549A" w14:textId="77777777" w:rsidR="00933FCE" w:rsidRPr="00C91211" w:rsidRDefault="00933FCE">
                  <w:pPr>
                    <w:rPr>
                      <w:color w:val="006600"/>
                    </w:rPr>
                  </w:pPr>
                </w:p>
              </w:tc>
            </w:tr>
          </w:tbl>
          <w:p w14:paraId="57EF7D2C" w14:textId="77777777" w:rsidR="00933FCE" w:rsidRPr="00C91211" w:rsidRDefault="00933FCE">
            <w:pPr>
              <w:jc w:val="center"/>
              <w:rPr>
                <w:color w:val="006600"/>
              </w:rPr>
            </w:pPr>
          </w:p>
        </w:tc>
      </w:tr>
    </w:tbl>
    <w:p w14:paraId="748ABD56" w14:textId="14F212B3" w:rsidR="00933FCE" w:rsidRPr="00C91211" w:rsidRDefault="00933FCE">
      <w:pPr>
        <w:rPr>
          <w:color w:val="ACA73B" w:themeColor="background2" w:themeShade="80"/>
        </w:rPr>
      </w:pPr>
    </w:p>
    <w:sectPr w:rsidR="00933FCE" w:rsidRPr="00C91211">
      <w:pgSz w:w="15840" w:h="24480" w:code="3"/>
      <w:pgMar w:top="1440" w:right="1800" w:bottom="108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S PMincho">
    <w:altName w:val="ＭＳ Ｐ明朝"/>
    <w:panose1 w:val="02020600040205080304"/>
    <w:charset w:val="80"/>
    <w:family w:val="roman"/>
    <w:pitch w:val="variable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8F7AB0D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"/>
  <w:proofState w:spelling="clean" w:grammar="clean"/>
  <w:attachedTemplate r:id="rId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B62"/>
    <w:rsid w:val="00047A06"/>
    <w:rsid w:val="00081BEC"/>
    <w:rsid w:val="0009722E"/>
    <w:rsid w:val="000A368D"/>
    <w:rsid w:val="000B4FDD"/>
    <w:rsid w:val="0015699D"/>
    <w:rsid w:val="00373069"/>
    <w:rsid w:val="003C3E47"/>
    <w:rsid w:val="00551F15"/>
    <w:rsid w:val="005B2AF4"/>
    <w:rsid w:val="005F78A0"/>
    <w:rsid w:val="00665594"/>
    <w:rsid w:val="006C48D2"/>
    <w:rsid w:val="008E0573"/>
    <w:rsid w:val="00933FCE"/>
    <w:rsid w:val="00B33670"/>
    <w:rsid w:val="00B37708"/>
    <w:rsid w:val="00B56B13"/>
    <w:rsid w:val="00C82E2B"/>
    <w:rsid w:val="00C91211"/>
    <w:rsid w:val="00D71B62"/>
    <w:rsid w:val="00D84BF5"/>
    <w:rsid w:val="00F82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0435EFF"/>
  <w15:chartTrackingRefBased/>
  <w15:docId w15:val="{55F2E494-7CB9-444B-8166-532908DF1D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17"/>
        <w:lang w:val="en-US" w:eastAsia="ja-JP" w:bidi="ar-SA"/>
        <w14:ligatures w14:val="standard"/>
      </w:rPr>
    </w:rPrDefault>
    <w:pPrDefault>
      <w:pPr>
        <w:spacing w:before="40" w:after="4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1"/>
    <w:unhideWhenUsed/>
    <w:qFormat/>
    <w:pPr>
      <w:spacing w:before="0" w:after="0"/>
      <w:jc w:val="center"/>
    </w:pPr>
    <w:rPr>
      <w:color w:val="93A299" w:themeColor="accent1"/>
      <w:kern w:val="0"/>
      <w:sz w:val="20"/>
      <w14:ligatures w14:val="none"/>
    </w:rPr>
  </w:style>
  <w:style w:type="paragraph" w:customStyle="1" w:styleId="Dates">
    <w:name w:val="Dates"/>
    <w:basedOn w:val="Normal"/>
    <w:qFormat/>
    <w:pPr>
      <w:spacing w:before="120"/>
      <w:ind w:right="144"/>
      <w:jc w:val="right"/>
    </w:pPr>
    <w:rPr>
      <w:color w:val="A6A6A6" w:themeColor="background1" w:themeShade="A6"/>
      <w:kern w:val="0"/>
      <w:sz w:val="24"/>
      <w:u w:val="single"/>
      <w14:ligatures w14:val="none"/>
    </w:rPr>
  </w:style>
  <w:style w:type="paragraph" w:customStyle="1" w:styleId="Days">
    <w:name w:val="Days"/>
    <w:basedOn w:val="Normal"/>
    <w:uiPriority w:val="1"/>
    <w:qFormat/>
    <w:pPr>
      <w:pBdr>
        <w:top w:val="single" w:sz="6" w:space="1" w:color="BFBFBF" w:themeColor="background1" w:themeShade="BF"/>
      </w:pBdr>
      <w:ind w:left="202" w:right="202"/>
      <w:jc w:val="center"/>
    </w:pPr>
    <w:rPr>
      <w:b/>
      <w:bCs/>
      <w:caps/>
      <w:color w:val="79463D" w:themeColor="accent6"/>
      <w:kern w:val="0"/>
      <w14:ligatures w14:val="none"/>
    </w:rPr>
  </w:style>
  <w:style w:type="paragraph" w:customStyle="1" w:styleId="Month">
    <w:name w:val="Month"/>
    <w:basedOn w:val="Normal"/>
    <w:uiPriority w:val="1"/>
    <w:qFormat/>
    <w:pPr>
      <w:spacing w:after="0"/>
      <w:ind w:left="72"/>
    </w:pPr>
    <w:rPr>
      <w:color w:val="79463D" w:themeColor="accent6"/>
      <w:kern w:val="0"/>
      <w:sz w:val="84"/>
      <w14:ligatures w14:val="none"/>
    </w:rPr>
  </w:style>
  <w:style w:type="paragraph" w:customStyle="1" w:styleId="Off-MonthDates">
    <w:name w:val="Off-Month Dates"/>
    <w:basedOn w:val="Normal"/>
    <w:uiPriority w:val="1"/>
    <w:qFormat/>
    <w:pPr>
      <w:spacing w:before="120"/>
      <w:ind w:right="144"/>
      <w:jc w:val="right"/>
    </w:pPr>
    <w:rPr>
      <w:color w:val="D9D9D9" w:themeColor="background1" w:themeShade="D9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before="0"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NoSpacing">
    <w:name w:val="No Spacing"/>
    <w:uiPriority w:val="2"/>
    <w:unhideWhenUsed/>
    <w:qFormat/>
    <w:pPr>
      <w:spacing w:before="0" w:after="0"/>
      <w:jc w:val="center"/>
    </w:pPr>
  </w:style>
  <w:style w:type="paragraph" w:styleId="ListBullet">
    <w:name w:val="List Bullet"/>
    <w:basedOn w:val="Normal"/>
    <w:uiPriority w:val="99"/>
    <w:unhideWhenUsed/>
    <w:pPr>
      <w:numPr>
        <w:numId w:val="1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pn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" Type="http://schemas.openxmlformats.org/officeDocument/2006/relationships/numbering" Target="numbering.xml"/><Relationship Id="rId21" Type="http://schemas.openxmlformats.org/officeDocument/2006/relationships/image" Target="media/image15.jp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png"/><Relationship Id="rId2" Type="http://schemas.openxmlformats.org/officeDocument/2006/relationships/customXml" Target="../customXml/item2.xml"/><Relationship Id="rId16" Type="http://schemas.openxmlformats.org/officeDocument/2006/relationships/image" Target="media/image10.jpg"/><Relationship Id="rId20" Type="http://schemas.openxmlformats.org/officeDocument/2006/relationships/image" Target="media/image14.png"/><Relationship Id="rId29" Type="http://schemas.openxmlformats.org/officeDocument/2006/relationships/image" Target="media/image23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jp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jpg"/><Relationship Id="rId14" Type="http://schemas.openxmlformats.org/officeDocument/2006/relationships/image" Target="media/image8.pn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yuta_nigeru\AppData\Roaming\Microsoft\Templates\2013%20photo%20calendar%20(M-S)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5.jpeg"/></Relationships>
</file>

<file path=word/theme/theme1.xml><?xml version="1.0" encoding="utf-8"?>
<a:theme xmlns:a="http://schemas.openxmlformats.org/drawingml/2006/main" name="Photo Calendar">
  <a:themeElements>
    <a:clrScheme name="Clarity">
      <a:dk1>
        <a:srgbClr val="292934"/>
      </a:dk1>
      <a:lt1>
        <a:srgbClr val="FFFFFF"/>
      </a:lt1>
      <a:dk2>
        <a:srgbClr val="D2533C"/>
      </a:dk2>
      <a:lt2>
        <a:srgbClr val="F3F2DC"/>
      </a:lt2>
      <a:accent1>
        <a:srgbClr val="93A299"/>
      </a:accent1>
      <a:accent2>
        <a:srgbClr val="AD8F67"/>
      </a:accent2>
      <a:accent3>
        <a:srgbClr val="726056"/>
      </a:accent3>
      <a:accent4>
        <a:srgbClr val="4C5A6A"/>
      </a:accent4>
      <a:accent5>
        <a:srgbClr val="808DA0"/>
      </a:accent5>
      <a:accent6>
        <a:srgbClr val="79463D"/>
      </a:accent6>
      <a:hlink>
        <a:srgbClr val="0000FF"/>
      </a:hlink>
      <a:folHlink>
        <a:srgbClr val="800080"/>
      </a:folHlink>
    </a:clrScheme>
    <a:fontScheme name="Black Tie">
      <a:maj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Clarity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hade val="86000"/>
                <a:satMod val="140000"/>
              </a:schemeClr>
            </a:gs>
            <a:gs pos="45000">
              <a:schemeClr val="phClr">
                <a:tint val="48000"/>
                <a:satMod val="150000"/>
              </a:schemeClr>
            </a:gs>
            <a:gs pos="100000">
              <a:schemeClr val="phClr">
                <a:tint val="28000"/>
                <a:satMod val="16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shade val="70000"/>
                <a:satMod val="150000"/>
              </a:schemeClr>
            </a:gs>
            <a:gs pos="34000">
              <a:schemeClr val="phClr">
                <a:shade val="70000"/>
                <a:satMod val="140000"/>
              </a:schemeClr>
            </a:gs>
            <a:gs pos="70000">
              <a:schemeClr val="phClr">
                <a:tint val="100000"/>
                <a:shade val="90000"/>
                <a:satMod val="140000"/>
              </a:schemeClr>
            </a:gs>
            <a:gs pos="100000">
              <a:schemeClr val="phClr">
                <a:tint val="100000"/>
                <a:shade val="100000"/>
                <a:satMod val="10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26425" cap="flat" cmpd="sng" algn="ctr">
          <a:solidFill>
            <a:schemeClr val="phClr"/>
          </a:solidFill>
          <a:prstDash val="solid"/>
        </a:ln>
        <a:ln w="444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2700000" algn="br" rotWithShape="0">
              <a:srgbClr val="000000">
                <a:alpha val="60000"/>
              </a:srgbClr>
            </a:outerShdw>
          </a:effectLst>
        </a:effectStyle>
        <a:effectStyle>
          <a:effectLst>
            <a:outerShdw blurRad="38100" dist="25400" dir="2700000" algn="b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5100000"/>
            </a:lightRig>
          </a:scene3d>
          <a:sp3d contourW="6350">
            <a:bevelT w="29210" h="12700"/>
            <a:contourClr>
              <a:schemeClr val="phClr">
                <a:shade val="3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85000"/>
                <a:satMod val="180000"/>
              </a:schemeClr>
            </a:gs>
            <a:gs pos="40000">
              <a:schemeClr val="phClr">
                <a:tint val="95000"/>
                <a:shade val="85000"/>
                <a:satMod val="150000"/>
              </a:schemeClr>
            </a:gs>
            <a:gs pos="100000">
              <a:schemeClr val="phClr">
                <a:shade val="45000"/>
                <a:satMod val="200000"/>
              </a:schemeClr>
            </a:gs>
          </a:gsLst>
          <a:lin ang="5400000" scaled="0"/>
        </a:gradFill>
        <a:blipFill rotWithShape="1">
          <a:blip xmlns:r="http://schemas.openxmlformats.org/officeDocument/2006/relationships" r:embed="rId1">
            <a:duotone>
              <a:schemeClr val="phClr">
                <a:shade val="55000"/>
              </a:schemeClr>
              <a:schemeClr val="phClr">
                <a:tint val="97000"/>
                <a:satMod val="95000"/>
              </a:schemeClr>
            </a:duotone>
          </a:blip>
          <a:tile tx="0" ty="0" sx="70000" sy="7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3AA688-D6E0-49A0-8DCB-2DE7F20782E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4E7614B-C904-419A-A673-6D279EF5A5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2013 photo calendar (M-S)</Template>
  <TotalTime>16</TotalTime>
  <Pages>1</Pages>
  <Words>439</Words>
  <Characters>2507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Kayuta_nigeru</dc:creator>
  <cp:keywords/>
  <cp:lastModifiedBy>Kayuta Nigeru</cp:lastModifiedBy>
  <cp:revision>4</cp:revision>
  <cp:lastPrinted>2013-02-08T04:00:00Z</cp:lastPrinted>
  <dcterms:created xsi:type="dcterms:W3CDTF">2013-02-08T03:59:00Z</dcterms:created>
  <dcterms:modified xsi:type="dcterms:W3CDTF">2013-02-08T04:15:00Z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TC030772029991</vt:lpwstr>
  </property>
</Properties>
</file>